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8EF" w:rsidRPr="00DB1A40" w:rsidRDefault="00E578E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E578EF" w:rsidRPr="00DB1A40" w:rsidRDefault="00E578E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E578EF" w:rsidRPr="00DB1A40" w:rsidRDefault="00E578E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E578EF" w:rsidRPr="00DB1A40" w:rsidRDefault="00E578EF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E578EF" w:rsidRPr="00DB1A40" w:rsidRDefault="00E578E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E578EF" w:rsidRPr="00DB1A40" w:rsidRDefault="00E578EF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578EF" w:rsidRPr="00DB1A40" w:rsidRDefault="00E578E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578EF" w:rsidRPr="00DB1A40" w:rsidRDefault="00E578E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578EF" w:rsidRPr="00DB1A40" w:rsidRDefault="00E578E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578EF" w:rsidRPr="00DB1A40" w:rsidRDefault="00E578E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578EF" w:rsidRPr="00DB1A40" w:rsidRDefault="00E578E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578EF" w:rsidRPr="00DB1A40" w:rsidRDefault="00E578E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578EF" w:rsidRPr="00DB1A40" w:rsidRDefault="00E578E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578EF" w:rsidRPr="00DB1A40" w:rsidRDefault="00E578E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578EF" w:rsidRPr="00DB1A40" w:rsidRDefault="00E578EF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E578EF" w:rsidRPr="00DB1A40" w:rsidRDefault="00E578EF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 w:rsidRPr="0048660F">
        <w:rPr>
          <w:b/>
          <w:bCs/>
          <w:sz w:val="28"/>
          <w:szCs w:val="28"/>
          <w:u w:val="single"/>
        </w:rPr>
        <w:t>ТЕХНОЛОГИЧЕСК</w:t>
      </w:r>
      <w:r>
        <w:rPr>
          <w:b/>
          <w:bCs/>
          <w:sz w:val="28"/>
          <w:szCs w:val="28"/>
          <w:u w:val="single"/>
        </w:rPr>
        <w:t>ОЙ</w:t>
      </w:r>
      <w:r w:rsidRPr="0048660F">
        <w:rPr>
          <w:b/>
          <w:bCs/>
          <w:sz w:val="28"/>
          <w:szCs w:val="28"/>
          <w:u w:val="single"/>
        </w:rPr>
        <w:t xml:space="preserve"> (ПРОЕКТНО-ТЕХНОЛОГИЧЕСК</w:t>
      </w:r>
      <w:r>
        <w:rPr>
          <w:b/>
          <w:bCs/>
          <w:sz w:val="28"/>
          <w:szCs w:val="28"/>
          <w:u w:val="single"/>
        </w:rPr>
        <w:t>ОЙ</w:t>
      </w:r>
      <w:r w:rsidRPr="0048660F">
        <w:rPr>
          <w:b/>
          <w:bCs/>
          <w:sz w:val="28"/>
          <w:szCs w:val="28"/>
          <w:u w:val="single"/>
        </w:rPr>
        <w:t>)</w:t>
      </w:r>
      <w:r w:rsidRPr="00C706E1">
        <w:rPr>
          <w:b/>
          <w:bCs/>
          <w:sz w:val="28"/>
          <w:szCs w:val="28"/>
          <w:u w:val="single"/>
        </w:rPr>
        <w:t xml:space="preserve"> ПРАКТИК</w:t>
      </w:r>
      <w:r>
        <w:rPr>
          <w:b/>
          <w:bCs/>
          <w:sz w:val="28"/>
          <w:szCs w:val="28"/>
          <w:u w:val="single"/>
        </w:rPr>
        <w:t>И</w:t>
      </w:r>
    </w:p>
    <w:p w:rsidR="00E578EF" w:rsidRPr="00DB1A40" w:rsidRDefault="00E578EF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E578EF" w:rsidRPr="00DB1A40" w:rsidRDefault="00E578E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578EF" w:rsidRPr="00DB1A40" w:rsidRDefault="00E578E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578EF" w:rsidRPr="00DB1A40" w:rsidRDefault="00E578EF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/>
      </w:tblPr>
      <w:tblGrid>
        <w:gridCol w:w="3646"/>
        <w:gridCol w:w="6243"/>
      </w:tblGrid>
      <w:tr w:rsidR="00E578EF" w:rsidRPr="00DB1A40" w:rsidTr="00F64EC6">
        <w:trPr>
          <w:trHeight w:val="409"/>
        </w:trPr>
        <w:tc>
          <w:tcPr>
            <w:tcW w:w="3646" w:type="dxa"/>
          </w:tcPr>
          <w:p w:rsidR="00E578EF" w:rsidRPr="00DB1A40" w:rsidRDefault="00E578EF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8EF" w:rsidRPr="00DB1A40" w:rsidRDefault="00E578EF" w:rsidP="00823E74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823E74">
              <w:rPr>
                <w:sz w:val="28"/>
                <w:szCs w:val="28"/>
              </w:rPr>
              <w:t>38.03.02</w:t>
            </w:r>
            <w:r>
              <w:rPr>
                <w:sz w:val="28"/>
                <w:szCs w:val="28"/>
              </w:rPr>
              <w:t>Менеджмент</w:t>
            </w:r>
          </w:p>
        </w:tc>
      </w:tr>
      <w:tr w:rsidR="00E578EF" w:rsidRPr="00DB1A40" w:rsidTr="00F64EC6">
        <w:trPr>
          <w:trHeight w:val="402"/>
        </w:trPr>
        <w:tc>
          <w:tcPr>
            <w:tcW w:w="3646" w:type="dxa"/>
          </w:tcPr>
          <w:p w:rsidR="00E578EF" w:rsidRPr="00DB1A40" w:rsidRDefault="00E578EF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78EF" w:rsidRPr="00DB1A40" w:rsidRDefault="00E578EF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823E74">
              <w:rPr>
                <w:sz w:val="28"/>
                <w:szCs w:val="28"/>
              </w:rPr>
              <w:t>Организационно-управленческая деятельность в сфере предпринимательства</w:t>
            </w:r>
          </w:p>
        </w:tc>
      </w:tr>
      <w:tr w:rsidR="00E578EF" w:rsidRPr="00DB1A40" w:rsidTr="00F64EC6">
        <w:tc>
          <w:tcPr>
            <w:tcW w:w="3646" w:type="dxa"/>
          </w:tcPr>
          <w:p w:rsidR="00E578EF" w:rsidRPr="00DB1A40" w:rsidRDefault="00E578E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78EF" w:rsidRPr="00DB1A40" w:rsidRDefault="00E578EF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E578EF" w:rsidRPr="00DB1A40" w:rsidTr="00F64EC6">
        <w:tc>
          <w:tcPr>
            <w:tcW w:w="3646" w:type="dxa"/>
          </w:tcPr>
          <w:p w:rsidR="00E578EF" w:rsidRPr="00DB1A40" w:rsidRDefault="00E578E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578EF" w:rsidRPr="00DB1A40" w:rsidRDefault="00E578E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578EF" w:rsidRPr="00DB1A40" w:rsidRDefault="00E578E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8EF" w:rsidRPr="00DB1A40" w:rsidRDefault="00E578E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E578EF" w:rsidRPr="00DB1A40" w:rsidRDefault="00E578E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E578EF" w:rsidRPr="00DB1A40" w:rsidRDefault="00E578E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smartTag w:uri="urn:schemas-microsoft-com:office:smarttags" w:element="metricconverter">
        <w:smartTagPr>
          <w:attr w:name="ProductID" w:val="2020 г"/>
        </w:smartTagPr>
        <w:r w:rsidRPr="00DB1A40">
          <w:rPr>
            <w:rStyle w:val="FontStyle53"/>
            <w:b w:val="0"/>
            <w:bCs/>
            <w:sz w:val="28"/>
            <w:szCs w:val="28"/>
          </w:rPr>
          <w:t>2020 г</w:t>
        </w:r>
      </w:smartTag>
      <w:r w:rsidRPr="00DB1A40">
        <w:rPr>
          <w:rStyle w:val="FontStyle53"/>
          <w:b w:val="0"/>
          <w:bCs/>
          <w:sz w:val="28"/>
          <w:szCs w:val="28"/>
        </w:rPr>
        <w:t>.</w:t>
      </w:r>
    </w:p>
    <w:p w:rsidR="00E578EF" w:rsidRPr="00DB1A40" w:rsidRDefault="00E578EF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E578EF" w:rsidRPr="00DB1A40" w:rsidRDefault="00E578EF" w:rsidP="00A3058E">
      <w:pPr>
        <w:rPr>
          <w:sz w:val="24"/>
          <w:szCs w:val="24"/>
        </w:rPr>
      </w:pPr>
    </w:p>
    <w:p w:rsidR="00E578EF" w:rsidRPr="00DB1A40" w:rsidRDefault="00E578EF" w:rsidP="000170FD">
      <w:pPr>
        <w:pStyle w:val="Style11"/>
        <w:widowControl/>
        <w:ind w:firstLine="709"/>
        <w:jc w:val="both"/>
      </w:pPr>
      <w:r w:rsidRPr="00DB1A40">
        <w:t xml:space="preserve">Программа </w:t>
      </w:r>
      <w:r>
        <w:t>т</w:t>
      </w:r>
      <w:r w:rsidRPr="0048660F">
        <w:t>ехнологическ</w:t>
      </w:r>
      <w:r>
        <w:t>ой</w:t>
      </w:r>
      <w:r w:rsidRPr="0048660F">
        <w:t xml:space="preserve"> (проектно-технологическ</w:t>
      </w:r>
      <w:r>
        <w:t>ой</w:t>
      </w:r>
      <w:r w:rsidRPr="0048660F">
        <w:t>)</w:t>
      </w:r>
      <w:r w:rsidRPr="00C706E1">
        <w:t xml:space="preserve"> практик</w:t>
      </w:r>
      <w:r>
        <w:t>и</w:t>
      </w:r>
      <w:r w:rsidRPr="00DB1A40">
        <w:t>составлена в соо</w:t>
      </w:r>
      <w:r w:rsidRPr="00DB1A40">
        <w:t>т</w:t>
      </w:r>
      <w:r w:rsidRPr="00DB1A40">
        <w:t>ветствии с требованиями федерального государственного образовательного стандарта вы</w:t>
      </w:r>
      <w:r w:rsidRPr="00DB1A40">
        <w:t>с</w:t>
      </w:r>
      <w:r w:rsidRPr="00DB1A40">
        <w:t xml:space="preserve">шего образования по направлению </w:t>
      </w:r>
      <w:r w:rsidRPr="00823E74">
        <w:t xml:space="preserve">38.03.02 </w:t>
      </w:r>
      <w:r>
        <w:t>«</w:t>
      </w:r>
      <w:r w:rsidRPr="00823E74">
        <w:t>Менеджмент</w:t>
      </w:r>
      <w:r>
        <w:t>»</w:t>
      </w:r>
      <w:r w:rsidRPr="00DB1A40">
        <w:t>.</w:t>
      </w:r>
    </w:p>
    <w:p w:rsidR="00E578EF" w:rsidRPr="00DB1A40" w:rsidRDefault="00E578EF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 xml:space="preserve">. </w:t>
      </w:r>
      <w:r>
        <w:rPr>
          <w:color w:val="22272F"/>
        </w:rPr>
        <w:t>№</w:t>
      </w:r>
      <w:r w:rsidRPr="00DB1A40">
        <w:rPr>
          <w:color w:val="22272F"/>
        </w:rPr>
        <w:t>АК-44/05вн).</w:t>
      </w:r>
    </w:p>
    <w:p w:rsidR="00E578EF" w:rsidRPr="00DB1A40" w:rsidRDefault="00E578EF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E578EF" w:rsidRPr="00DB1A40" w:rsidRDefault="00E578EF" w:rsidP="00A3058E">
      <w:pPr>
        <w:ind w:firstLine="709"/>
        <w:jc w:val="both"/>
        <w:rPr>
          <w:sz w:val="24"/>
          <w:szCs w:val="24"/>
        </w:rPr>
      </w:pPr>
    </w:p>
    <w:p w:rsidR="00E578EF" w:rsidRPr="00DB1A40" w:rsidRDefault="00E578EF" w:rsidP="00A3058E">
      <w:pPr>
        <w:ind w:firstLine="709"/>
        <w:jc w:val="both"/>
        <w:rPr>
          <w:sz w:val="24"/>
          <w:szCs w:val="24"/>
        </w:rPr>
      </w:pPr>
    </w:p>
    <w:p w:rsidR="00E578EF" w:rsidRPr="00DB1A40" w:rsidRDefault="00E578EF" w:rsidP="00A3058E">
      <w:pPr>
        <w:ind w:firstLine="709"/>
        <w:jc w:val="both"/>
        <w:rPr>
          <w:sz w:val="24"/>
          <w:szCs w:val="24"/>
        </w:rPr>
      </w:pPr>
    </w:p>
    <w:p w:rsidR="00E578EF" w:rsidRPr="00DB1A40" w:rsidRDefault="00E578EF" w:rsidP="00A3058E">
      <w:pPr>
        <w:ind w:firstLine="709"/>
        <w:jc w:val="both"/>
        <w:rPr>
          <w:sz w:val="24"/>
          <w:szCs w:val="24"/>
        </w:rPr>
      </w:pPr>
    </w:p>
    <w:p w:rsidR="00E578EF" w:rsidRPr="00DB1A40" w:rsidRDefault="00E578EF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578EF" w:rsidRPr="00DB1A40" w:rsidRDefault="00E578EF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578EF" w:rsidRPr="00DB1A40" w:rsidRDefault="00E578EF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E578EF" w:rsidRPr="00DB1A40" w:rsidRDefault="00E578EF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EF67C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t>Содержание: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A7728D" w:rsidRDefault="00E578EF" w:rsidP="005562C8">
      <w:pPr>
        <w:jc w:val="both"/>
        <w:rPr>
          <w:bCs/>
          <w:sz w:val="24"/>
          <w:szCs w:val="24"/>
        </w:rPr>
      </w:pPr>
      <w:r w:rsidRPr="00A7728D">
        <w:rPr>
          <w:bCs/>
          <w:sz w:val="24"/>
          <w:szCs w:val="24"/>
        </w:rPr>
        <w:t xml:space="preserve">Вид практики – </w:t>
      </w:r>
      <w:r w:rsidRPr="00DB49A1">
        <w:rPr>
          <w:sz w:val="24"/>
          <w:szCs w:val="24"/>
        </w:rPr>
        <w:t>технологическая (проектно-технологическая) практик</w:t>
      </w:r>
      <w:r>
        <w:rPr>
          <w:sz w:val="24"/>
          <w:szCs w:val="24"/>
        </w:rPr>
        <w:t>а</w:t>
      </w:r>
      <w:r w:rsidRPr="00DB49A1"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A7728D"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 xml:space="preserve">». Практика запланирована для обучающихся, осваивающих программу по направлению подготовки </w:t>
      </w:r>
      <w:r>
        <w:rPr>
          <w:bCs/>
          <w:sz w:val="24"/>
          <w:szCs w:val="24"/>
        </w:rPr>
        <w:t>38</w:t>
      </w:r>
      <w:r w:rsidRPr="00DB1A40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</w:t>
      </w:r>
      <w:r w:rsidRPr="00EF67C9">
        <w:rPr>
          <w:bCs/>
          <w:sz w:val="24"/>
          <w:szCs w:val="24"/>
        </w:rPr>
        <w:t>Менеджмент</w:t>
      </w:r>
      <w:r w:rsidRPr="00DB1A40">
        <w:rPr>
          <w:bCs/>
          <w:sz w:val="24"/>
          <w:szCs w:val="24"/>
        </w:rPr>
        <w:t>.</w:t>
      </w:r>
    </w:p>
    <w:p w:rsidR="00E578EF" w:rsidRPr="00DB1A40" w:rsidRDefault="00E578EF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EF67C9">
        <w:rPr>
          <w:sz w:val="24"/>
          <w:szCs w:val="24"/>
        </w:rPr>
        <w:t>Организационно-управленческая деятельность в сфере пре</w:t>
      </w:r>
      <w:r w:rsidRPr="00EF67C9">
        <w:rPr>
          <w:sz w:val="24"/>
          <w:szCs w:val="24"/>
        </w:rPr>
        <w:t>д</w:t>
      </w:r>
      <w:r w:rsidRPr="00EF67C9">
        <w:rPr>
          <w:sz w:val="24"/>
          <w:szCs w:val="24"/>
        </w:rPr>
        <w:t>принимательства</w:t>
      </w:r>
      <w:r w:rsidRPr="00DB1A40">
        <w:rPr>
          <w:bCs/>
          <w:sz w:val="24"/>
          <w:szCs w:val="24"/>
        </w:rPr>
        <w:t xml:space="preserve">. 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E578EF" w:rsidRPr="00DB1A40" w:rsidRDefault="00E578EF" w:rsidP="005562C8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E578EF" w:rsidRPr="00DB1A40" w:rsidRDefault="00E578EF" w:rsidP="00612B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DB49A1">
        <w:rPr>
          <w:sz w:val="24"/>
          <w:szCs w:val="24"/>
        </w:rPr>
        <w:t>закрепление, расширение и систематизация знаний, полученных при освоении уче</w:t>
      </w:r>
      <w:r w:rsidRPr="00DB49A1">
        <w:rPr>
          <w:sz w:val="24"/>
          <w:szCs w:val="24"/>
        </w:rPr>
        <w:t>б</w:t>
      </w:r>
      <w:r w:rsidRPr="00DB49A1">
        <w:rPr>
          <w:sz w:val="24"/>
          <w:szCs w:val="24"/>
        </w:rPr>
        <w:t>ных дисциплин, на основе исследования деятельности конкретной организации и закрепл</w:t>
      </w:r>
      <w:r w:rsidRPr="00DB49A1">
        <w:rPr>
          <w:sz w:val="24"/>
          <w:szCs w:val="24"/>
        </w:rPr>
        <w:t>е</w:t>
      </w:r>
      <w:r w:rsidRPr="00DB49A1">
        <w:rPr>
          <w:sz w:val="24"/>
          <w:szCs w:val="24"/>
        </w:rPr>
        <w:t xml:space="preserve">ние первоначального практического опыта, полученного во время прохождения </w:t>
      </w:r>
      <w:r>
        <w:rPr>
          <w:sz w:val="24"/>
          <w:szCs w:val="24"/>
        </w:rPr>
        <w:t>ознаком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тельной (</w:t>
      </w:r>
      <w:r w:rsidRPr="00DB49A1">
        <w:rPr>
          <w:sz w:val="24"/>
          <w:szCs w:val="24"/>
        </w:rPr>
        <w:t>учебной</w:t>
      </w:r>
      <w:r>
        <w:rPr>
          <w:sz w:val="24"/>
          <w:szCs w:val="24"/>
        </w:rPr>
        <w:t xml:space="preserve">) и организационно-управленческой </w:t>
      </w:r>
      <w:r w:rsidRPr="00DB49A1">
        <w:rPr>
          <w:sz w:val="24"/>
          <w:szCs w:val="24"/>
        </w:rPr>
        <w:t>практики</w:t>
      </w:r>
      <w:r w:rsidRPr="00DB1A40">
        <w:rPr>
          <w:sz w:val="24"/>
          <w:szCs w:val="24"/>
        </w:rPr>
        <w:t xml:space="preserve">; </w:t>
      </w:r>
    </w:p>
    <w:p w:rsidR="00E578EF" w:rsidRPr="00DB1A40" w:rsidRDefault="00E578EF" w:rsidP="00612B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A7728D">
        <w:rPr>
          <w:rStyle w:val="markedcontent"/>
          <w:sz w:val="24"/>
          <w:szCs w:val="24"/>
        </w:rPr>
        <w:t>формирование навыков и умений организации и управления</w:t>
      </w:r>
      <w:r>
        <w:rPr>
          <w:rStyle w:val="markedcontent"/>
          <w:sz w:val="24"/>
          <w:szCs w:val="24"/>
        </w:rPr>
        <w:t xml:space="preserve"> реальным технологич</w:t>
      </w:r>
      <w:r>
        <w:rPr>
          <w:rStyle w:val="markedcontent"/>
          <w:sz w:val="24"/>
          <w:szCs w:val="24"/>
        </w:rPr>
        <w:t>е</w:t>
      </w:r>
      <w:r>
        <w:rPr>
          <w:rStyle w:val="markedcontent"/>
          <w:sz w:val="24"/>
          <w:szCs w:val="24"/>
        </w:rPr>
        <w:t>ским (проектным) процессом в коммерческой организации (занимающейся предприним</w:t>
      </w:r>
      <w:r>
        <w:rPr>
          <w:rStyle w:val="markedcontent"/>
          <w:sz w:val="24"/>
          <w:szCs w:val="24"/>
        </w:rPr>
        <w:t>а</w:t>
      </w:r>
      <w:r>
        <w:rPr>
          <w:rStyle w:val="markedcontent"/>
          <w:sz w:val="24"/>
          <w:szCs w:val="24"/>
        </w:rPr>
        <w:t>тельством)</w:t>
      </w:r>
      <w:r w:rsidRPr="00A7728D">
        <w:rPr>
          <w:rStyle w:val="markedcontent"/>
          <w:sz w:val="24"/>
          <w:szCs w:val="24"/>
        </w:rPr>
        <w:t>, сбора, анализа и использования информации для принятия управленческих р</w:t>
      </w:r>
      <w:r w:rsidRPr="00A7728D">
        <w:rPr>
          <w:rStyle w:val="markedcontent"/>
          <w:sz w:val="24"/>
          <w:szCs w:val="24"/>
        </w:rPr>
        <w:t>е</w:t>
      </w:r>
      <w:r w:rsidRPr="00A7728D">
        <w:rPr>
          <w:rStyle w:val="markedcontent"/>
          <w:sz w:val="24"/>
          <w:szCs w:val="24"/>
        </w:rPr>
        <w:t>шений, приобретения компетенций, необходимых для выполнения организационно-управленческой работы в области</w:t>
      </w:r>
      <w:r>
        <w:rPr>
          <w:rStyle w:val="markedcontent"/>
          <w:sz w:val="24"/>
          <w:szCs w:val="24"/>
        </w:rPr>
        <w:t xml:space="preserve"> менеджмента</w:t>
      </w:r>
      <w:r w:rsidRPr="00DB1A40">
        <w:rPr>
          <w:sz w:val="24"/>
          <w:szCs w:val="24"/>
        </w:rPr>
        <w:t xml:space="preserve">; </w:t>
      </w:r>
    </w:p>
    <w:p w:rsidR="00E578EF" w:rsidRPr="00DB1A40" w:rsidRDefault="00E578EF" w:rsidP="00612BDB">
      <w:pPr>
        <w:ind w:firstLine="709"/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>- изучение опыта работы в сфере деятельности, соответствующей направлению подг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товки бакалавриата </w:t>
      </w:r>
      <w:r w:rsidRPr="00EF67C9">
        <w:rPr>
          <w:sz w:val="24"/>
          <w:szCs w:val="24"/>
        </w:rPr>
        <w:t>38.03.02 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EF67C9">
        <w:rPr>
          <w:bCs/>
          <w:sz w:val="24"/>
          <w:szCs w:val="24"/>
        </w:rPr>
        <w:t>Организационно-управленческая деятельность в сфере предпринимательства</w:t>
      </w:r>
      <w:r w:rsidRPr="00DB1A40">
        <w:rPr>
          <w:bCs/>
          <w:sz w:val="24"/>
          <w:szCs w:val="24"/>
        </w:rPr>
        <w:t xml:space="preserve">. </w:t>
      </w:r>
    </w:p>
    <w:p w:rsidR="00E578EF" w:rsidRPr="00DB1A40" w:rsidRDefault="00E578EF" w:rsidP="005562C8">
      <w:pPr>
        <w:ind w:left="176" w:hanging="176"/>
        <w:jc w:val="both"/>
        <w:rPr>
          <w:sz w:val="24"/>
          <w:szCs w:val="24"/>
        </w:rPr>
      </w:pPr>
    </w:p>
    <w:p w:rsidR="00E578EF" w:rsidRDefault="00E578EF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E578EF" w:rsidRDefault="00E578EF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изучение и анализ внешних и внутренних условий деятельности организации</w:t>
      </w:r>
      <w:r>
        <w:rPr>
          <w:sz w:val="24"/>
          <w:szCs w:val="24"/>
        </w:rPr>
        <w:t xml:space="preserve"> (пре</w:t>
      </w:r>
      <w:r>
        <w:rPr>
          <w:sz w:val="24"/>
          <w:szCs w:val="24"/>
        </w:rPr>
        <w:t>д</w:t>
      </w:r>
      <w:r>
        <w:rPr>
          <w:sz w:val="24"/>
          <w:szCs w:val="24"/>
        </w:rPr>
        <w:t>приятия)</w:t>
      </w:r>
      <w:r w:rsidRPr="003B3AB7">
        <w:rPr>
          <w:sz w:val="24"/>
          <w:szCs w:val="24"/>
        </w:rPr>
        <w:t>, ее экономики и</w:t>
      </w:r>
      <w:r>
        <w:rPr>
          <w:sz w:val="24"/>
          <w:szCs w:val="24"/>
        </w:rPr>
        <w:t xml:space="preserve"> управления; </w:t>
      </w:r>
    </w:p>
    <w:p w:rsidR="00E578EF" w:rsidRDefault="00E578EF" w:rsidP="00612B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изучение системы</w:t>
      </w:r>
      <w:r w:rsidRPr="003B3AB7">
        <w:rPr>
          <w:sz w:val="24"/>
          <w:szCs w:val="24"/>
        </w:rPr>
        <w:t xml:space="preserve"> прогнозирования, планирования, материально-технического обе</w:t>
      </w:r>
      <w:r w:rsidRPr="003B3AB7">
        <w:rPr>
          <w:sz w:val="24"/>
          <w:szCs w:val="24"/>
        </w:rPr>
        <w:t>с</w:t>
      </w:r>
      <w:r w:rsidRPr="003B3AB7">
        <w:rPr>
          <w:sz w:val="24"/>
          <w:szCs w:val="24"/>
        </w:rPr>
        <w:t>печения, структуры, функций</w:t>
      </w:r>
      <w:r>
        <w:rPr>
          <w:sz w:val="24"/>
          <w:szCs w:val="24"/>
        </w:rPr>
        <w:t xml:space="preserve"> и методов управления в сфере предпринимательской деятел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ности</w:t>
      </w:r>
      <w:r w:rsidRPr="003B3AB7">
        <w:rPr>
          <w:sz w:val="24"/>
          <w:szCs w:val="24"/>
        </w:rPr>
        <w:t xml:space="preserve">; </w:t>
      </w:r>
    </w:p>
    <w:p w:rsidR="00E578EF" w:rsidRDefault="00E578EF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ознакомление с организацией финансового управления и планирования в организ</w:t>
      </w:r>
      <w:r w:rsidRPr="003B3AB7">
        <w:rPr>
          <w:sz w:val="24"/>
          <w:szCs w:val="24"/>
        </w:rPr>
        <w:t>а</w:t>
      </w:r>
      <w:r w:rsidRPr="003B3AB7">
        <w:rPr>
          <w:sz w:val="24"/>
          <w:szCs w:val="24"/>
        </w:rPr>
        <w:t xml:space="preserve">ции; </w:t>
      </w:r>
    </w:p>
    <w:p w:rsidR="00E578EF" w:rsidRDefault="00E578EF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приобретение навыков и умений управленческо-диагностической и информацио</w:t>
      </w:r>
      <w:r w:rsidRPr="003B3AB7">
        <w:rPr>
          <w:sz w:val="24"/>
          <w:szCs w:val="24"/>
        </w:rPr>
        <w:t>н</w:t>
      </w:r>
      <w:r w:rsidRPr="003B3AB7">
        <w:rPr>
          <w:sz w:val="24"/>
          <w:szCs w:val="24"/>
        </w:rPr>
        <w:t xml:space="preserve">ной работы; </w:t>
      </w:r>
    </w:p>
    <w:p w:rsidR="00E578EF" w:rsidRDefault="00E578EF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проведение анализа и систематизация основных направлений управленческой де</w:t>
      </w:r>
      <w:r w:rsidRPr="003B3AB7">
        <w:rPr>
          <w:sz w:val="24"/>
          <w:szCs w:val="24"/>
        </w:rPr>
        <w:t>я</w:t>
      </w:r>
      <w:r w:rsidRPr="003B3AB7">
        <w:rPr>
          <w:sz w:val="24"/>
          <w:szCs w:val="24"/>
        </w:rPr>
        <w:t xml:space="preserve">тельности в рамках предотвращения негативных факторов в развитии организации; </w:t>
      </w:r>
    </w:p>
    <w:p w:rsidR="00E578EF" w:rsidRDefault="00E578EF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ознакомление с правовыми</w:t>
      </w:r>
      <w:r>
        <w:rPr>
          <w:sz w:val="24"/>
          <w:szCs w:val="24"/>
        </w:rPr>
        <w:t>, нормативными, организационно-</w:t>
      </w:r>
      <w:r w:rsidRPr="003B3AB7">
        <w:rPr>
          <w:sz w:val="24"/>
          <w:szCs w:val="24"/>
        </w:rPr>
        <w:t>распорядительными документами и материалами, инструкциями, методическими рекомендациями и другими д</w:t>
      </w:r>
      <w:r w:rsidRPr="003B3AB7">
        <w:rPr>
          <w:sz w:val="24"/>
          <w:szCs w:val="24"/>
        </w:rPr>
        <w:t>о</w:t>
      </w:r>
      <w:r w:rsidRPr="003B3AB7">
        <w:rPr>
          <w:sz w:val="24"/>
          <w:szCs w:val="24"/>
        </w:rPr>
        <w:t xml:space="preserve">кументами, которыми  руководствуются в своей деятельности организации </w:t>
      </w:r>
      <w:r>
        <w:rPr>
          <w:sz w:val="24"/>
          <w:szCs w:val="24"/>
        </w:rPr>
        <w:t xml:space="preserve">(предприятия) </w:t>
      </w:r>
      <w:r w:rsidRPr="003B3AB7">
        <w:rPr>
          <w:sz w:val="24"/>
          <w:szCs w:val="24"/>
        </w:rPr>
        <w:t xml:space="preserve">при осуществлении управления в разных областях и на разных уровнях; </w:t>
      </w:r>
    </w:p>
    <w:p w:rsidR="00E578EF" w:rsidRDefault="00E578EF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 xml:space="preserve">- приобретение практического опыта в исследовании актуальной организационно-управленческой проблемы; </w:t>
      </w:r>
    </w:p>
    <w:p w:rsidR="00E578EF" w:rsidRPr="003B3AB7" w:rsidRDefault="00E578EF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сбор, обобщение и анализ материалов</w:t>
      </w:r>
      <w:r>
        <w:rPr>
          <w:sz w:val="24"/>
          <w:szCs w:val="24"/>
        </w:rPr>
        <w:t>.</w:t>
      </w:r>
    </w:p>
    <w:p w:rsidR="00E578EF" w:rsidRPr="00612BDB" w:rsidRDefault="00E578EF" w:rsidP="00612BDB">
      <w:pPr>
        <w:pStyle w:val="a0"/>
        <w:tabs>
          <w:tab w:val="left" w:pos="1134"/>
        </w:tabs>
        <w:ind w:left="0" w:firstLine="709"/>
        <w:rPr>
          <w:sz w:val="24"/>
          <w:szCs w:val="24"/>
        </w:rPr>
      </w:pPr>
      <w:r w:rsidRPr="003B3AB7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>развитие правовой культуры как важнейшего условия успешного решения задач будущей профессиональной деятельности;</w:t>
      </w:r>
    </w:p>
    <w:p w:rsidR="00E578EF" w:rsidRPr="00612BDB" w:rsidRDefault="00E578EF" w:rsidP="00612BDB">
      <w:pPr>
        <w:pStyle w:val="a0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>изучение передового опыта работы по избранному направлению подготовки;</w:t>
      </w:r>
    </w:p>
    <w:p w:rsidR="00E578EF" w:rsidRPr="00612BDB" w:rsidRDefault="00E578EF" w:rsidP="00612BDB">
      <w:pPr>
        <w:pStyle w:val="a0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>овладение методами разработки, принятия, и контроля за реализацией управле</w:t>
      </w:r>
      <w:r w:rsidRPr="00612BDB">
        <w:rPr>
          <w:sz w:val="24"/>
          <w:szCs w:val="24"/>
        </w:rPr>
        <w:t>н</w:t>
      </w:r>
      <w:r w:rsidRPr="00612BDB">
        <w:rPr>
          <w:sz w:val="24"/>
          <w:szCs w:val="24"/>
        </w:rPr>
        <w:t xml:space="preserve">ческих решений на основе сформированных компетенций; </w:t>
      </w:r>
    </w:p>
    <w:p w:rsidR="00E578EF" w:rsidRPr="00612BDB" w:rsidRDefault="00E578EF" w:rsidP="00612BDB">
      <w:pPr>
        <w:pStyle w:val="a0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 xml:space="preserve">овладение методами аналитической и самостоятельной научно-исследовательской работы по изучению принципов экономического функционирования субъектов </w:t>
      </w:r>
      <w:r>
        <w:rPr>
          <w:sz w:val="24"/>
          <w:szCs w:val="24"/>
        </w:rPr>
        <w:t>предприн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мательства</w:t>
      </w:r>
      <w:r w:rsidRPr="00612BDB">
        <w:rPr>
          <w:sz w:val="24"/>
          <w:szCs w:val="24"/>
        </w:rPr>
        <w:t>;</w:t>
      </w:r>
    </w:p>
    <w:p w:rsidR="00E578EF" w:rsidRPr="00612BDB" w:rsidRDefault="00E578EF" w:rsidP="00612BDB">
      <w:pPr>
        <w:pStyle w:val="a0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>сбор необходимых материалов для подготовки и написания выпускной квалиф</w:t>
      </w:r>
      <w:r w:rsidRPr="00612BDB">
        <w:rPr>
          <w:sz w:val="24"/>
          <w:szCs w:val="24"/>
        </w:rPr>
        <w:t>и</w:t>
      </w:r>
      <w:r w:rsidRPr="00612BDB">
        <w:rPr>
          <w:sz w:val="24"/>
          <w:szCs w:val="24"/>
        </w:rPr>
        <w:t>кационной работы.</w:t>
      </w:r>
    </w:p>
    <w:p w:rsidR="00E578EF" w:rsidRPr="00DB1A40" w:rsidRDefault="00E578EF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 w:rsidRPr="00F16403">
        <w:rPr>
          <w:sz w:val="24"/>
          <w:szCs w:val="24"/>
        </w:rPr>
        <w:t>проводится в коммерческих организациях различной отраслевой напра</w:t>
      </w:r>
      <w:r w:rsidRPr="00F16403">
        <w:rPr>
          <w:sz w:val="24"/>
          <w:szCs w:val="24"/>
        </w:rPr>
        <w:t>в</w:t>
      </w:r>
      <w:r w:rsidRPr="00F16403">
        <w:rPr>
          <w:sz w:val="24"/>
          <w:szCs w:val="24"/>
        </w:rPr>
        <w:t>ленности и организационно-правовой формы, некоммерческих организациях, благотвор</w:t>
      </w:r>
      <w:r w:rsidRPr="00F16403">
        <w:rPr>
          <w:sz w:val="24"/>
          <w:szCs w:val="24"/>
        </w:rPr>
        <w:t>и</w:t>
      </w:r>
      <w:r w:rsidRPr="00F16403">
        <w:rPr>
          <w:sz w:val="24"/>
          <w:szCs w:val="24"/>
        </w:rPr>
        <w:t>тельных организациях.  Место прохождения практики определяется с учетом пожеланий обучающихся и может быть выбрано обучающимися самостоятельно.</w:t>
      </w:r>
    </w:p>
    <w:p w:rsidR="00E578EF" w:rsidRPr="00DB1A40" w:rsidRDefault="00E578EF" w:rsidP="00B05483">
      <w:pPr>
        <w:spacing w:line="120" w:lineRule="auto"/>
        <w:jc w:val="both"/>
        <w:rPr>
          <w:sz w:val="24"/>
          <w:szCs w:val="24"/>
        </w:rPr>
      </w:pPr>
    </w:p>
    <w:p w:rsidR="00E578EF" w:rsidRPr="00DB1A40" w:rsidRDefault="00E578EF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E578EF" w:rsidRPr="00DB1A40" w:rsidRDefault="00E578E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Федеральным Законом «Об образовании в Российской Федерации» от 29.12.2012г.  </w:t>
      </w:r>
      <w:r>
        <w:rPr>
          <w:sz w:val="24"/>
          <w:szCs w:val="24"/>
        </w:rPr>
        <w:t>№</w:t>
      </w:r>
      <w:r w:rsidRPr="00DB1A40">
        <w:rPr>
          <w:sz w:val="24"/>
          <w:szCs w:val="24"/>
        </w:rPr>
        <w:t>273-ФЗ;</w:t>
      </w:r>
    </w:p>
    <w:p w:rsidR="00E578EF" w:rsidRPr="00DB1A40" w:rsidRDefault="00E578E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№197-ФЗ (ред. от 13.07.2015); </w:t>
      </w:r>
    </w:p>
    <w:p w:rsidR="00E578EF" w:rsidRPr="00DB1A40" w:rsidRDefault="00E578EF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№301;</w:t>
      </w:r>
    </w:p>
    <w:p w:rsidR="00E578EF" w:rsidRPr="00DB1A40" w:rsidRDefault="00E578E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 xml:space="preserve">ки (специальности) </w:t>
      </w:r>
      <w:r>
        <w:rPr>
          <w:color w:val="000000"/>
          <w:sz w:val="24"/>
          <w:szCs w:val="24"/>
          <w:lang w:eastAsia="ru-RU"/>
        </w:rPr>
        <w:t>38</w:t>
      </w:r>
      <w:r w:rsidRPr="00DB1A40">
        <w:rPr>
          <w:color w:val="000000"/>
          <w:sz w:val="24"/>
          <w:szCs w:val="24"/>
          <w:lang w:eastAsia="ru-RU"/>
        </w:rPr>
        <w:t>.03.0</w:t>
      </w:r>
      <w:r>
        <w:rPr>
          <w:color w:val="000000"/>
          <w:sz w:val="24"/>
          <w:szCs w:val="24"/>
          <w:lang w:eastAsia="ru-RU"/>
        </w:rPr>
        <w:t>2</w:t>
      </w:r>
      <w:r w:rsidRPr="00DB1A40">
        <w:rPr>
          <w:color w:val="000000"/>
          <w:sz w:val="24"/>
          <w:szCs w:val="24"/>
          <w:lang w:eastAsia="ru-RU"/>
        </w:rPr>
        <w:t xml:space="preserve"> «</w:t>
      </w:r>
      <w:r>
        <w:rPr>
          <w:color w:val="000000"/>
          <w:sz w:val="24"/>
          <w:szCs w:val="24"/>
          <w:lang w:eastAsia="ru-RU"/>
        </w:rPr>
        <w:t>Менедмент</w:t>
      </w:r>
      <w:r w:rsidRPr="00DB1A40">
        <w:rPr>
          <w:color w:val="000000"/>
          <w:sz w:val="24"/>
          <w:szCs w:val="24"/>
          <w:lang w:eastAsia="ru-RU"/>
        </w:rPr>
        <w:t xml:space="preserve">» </w:t>
      </w:r>
      <w:r>
        <w:rPr>
          <w:color w:val="000000"/>
          <w:sz w:val="24"/>
          <w:szCs w:val="24"/>
          <w:lang w:eastAsia="ru-RU"/>
        </w:rPr>
        <w:t>(</w:t>
      </w:r>
      <w:r w:rsidRPr="00DB1A40">
        <w:rPr>
          <w:color w:val="000000"/>
          <w:sz w:val="24"/>
          <w:szCs w:val="24"/>
          <w:lang w:eastAsia="ru-RU"/>
        </w:rPr>
        <w:t>уров</w:t>
      </w:r>
      <w:r>
        <w:rPr>
          <w:color w:val="000000"/>
          <w:sz w:val="24"/>
          <w:szCs w:val="24"/>
          <w:lang w:eastAsia="ru-RU"/>
        </w:rPr>
        <w:t>ень бакалавриата)</w:t>
      </w:r>
      <w:r w:rsidRPr="00DB1A40">
        <w:rPr>
          <w:color w:val="000000"/>
          <w:sz w:val="24"/>
          <w:szCs w:val="24"/>
          <w:lang w:eastAsia="ru-RU"/>
        </w:rPr>
        <w:t>, утвержденным прик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 xml:space="preserve">зом Минобрнауки России от </w:t>
      </w:r>
      <w:r>
        <w:rPr>
          <w:color w:val="000000"/>
          <w:sz w:val="24"/>
          <w:szCs w:val="24"/>
          <w:lang w:eastAsia="ru-RU"/>
        </w:rPr>
        <w:t>1</w:t>
      </w:r>
      <w:r w:rsidRPr="00DB1A40">
        <w:rPr>
          <w:color w:val="000000"/>
          <w:sz w:val="24"/>
          <w:szCs w:val="24"/>
          <w:lang w:eastAsia="ru-RU"/>
        </w:rPr>
        <w:t>2.0</w:t>
      </w:r>
      <w:r>
        <w:rPr>
          <w:color w:val="000000"/>
          <w:sz w:val="24"/>
          <w:szCs w:val="24"/>
          <w:lang w:eastAsia="ru-RU"/>
        </w:rPr>
        <w:t>8</w:t>
      </w:r>
      <w:r w:rsidRPr="00DB1A40">
        <w:rPr>
          <w:color w:val="000000"/>
          <w:sz w:val="24"/>
          <w:szCs w:val="24"/>
          <w:lang w:eastAsia="ru-RU"/>
        </w:rPr>
        <w:t>.20</w:t>
      </w:r>
      <w:r>
        <w:rPr>
          <w:color w:val="000000"/>
          <w:sz w:val="24"/>
          <w:szCs w:val="24"/>
          <w:lang w:eastAsia="ru-RU"/>
        </w:rPr>
        <w:t>20</w:t>
      </w:r>
      <w:r w:rsidRPr="00DB1A40">
        <w:rPr>
          <w:color w:val="000000"/>
          <w:sz w:val="24"/>
          <w:szCs w:val="24"/>
          <w:lang w:eastAsia="ru-RU"/>
        </w:rPr>
        <w:t xml:space="preserve"> №</w:t>
      </w:r>
      <w:r>
        <w:rPr>
          <w:color w:val="000000"/>
          <w:sz w:val="24"/>
          <w:szCs w:val="24"/>
          <w:lang w:eastAsia="ru-RU"/>
        </w:rPr>
        <w:t>970</w:t>
      </w:r>
      <w:r w:rsidRPr="00DB1A40">
        <w:rPr>
          <w:sz w:val="24"/>
          <w:szCs w:val="24"/>
        </w:rPr>
        <w:t>;</w:t>
      </w:r>
    </w:p>
    <w:p w:rsidR="00E578EF" w:rsidRPr="00DB1A40" w:rsidRDefault="00E578E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E578EF" w:rsidRPr="00DB1A40" w:rsidRDefault="00E578EF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E578EF" w:rsidRPr="00D252ED" w:rsidRDefault="00E578EF" w:rsidP="00D252ED">
      <w:pPr>
        <w:pStyle w:val="ListParagraph"/>
        <w:numPr>
          <w:ilvl w:val="0"/>
          <w:numId w:val="19"/>
        </w:numPr>
        <w:ind w:left="0" w:firstLine="0"/>
        <w:jc w:val="both"/>
        <w:rPr>
          <w:color w:val="000000"/>
          <w:sz w:val="24"/>
          <w:szCs w:val="24"/>
          <w:lang w:eastAsia="ru-RU"/>
        </w:rPr>
      </w:pPr>
      <w:r w:rsidRPr="00D252ED">
        <w:rPr>
          <w:color w:val="000000"/>
          <w:sz w:val="24"/>
          <w:szCs w:val="24"/>
          <w:lang w:eastAsia="ru-RU"/>
        </w:rPr>
        <w:t xml:space="preserve">Профессиональный стандарт «Специалист по управлению персоналом», утвержденный приказом Министерства труда и социальной защиты Российской Федерации от 6 октября </w:t>
      </w:r>
      <w:smartTag w:uri="urn:schemas-microsoft-com:office:smarttags" w:element="metricconverter">
        <w:smartTagPr>
          <w:attr w:name="ProductID" w:val="2015 г"/>
        </w:smartTagPr>
        <w:r w:rsidRPr="00D252ED">
          <w:rPr>
            <w:color w:val="000000"/>
            <w:sz w:val="24"/>
            <w:szCs w:val="24"/>
            <w:lang w:eastAsia="ru-RU"/>
          </w:rPr>
          <w:t>2015 г</w:t>
        </w:r>
      </w:smartTag>
      <w:r w:rsidRPr="00D252ED">
        <w:rPr>
          <w:color w:val="000000"/>
          <w:sz w:val="24"/>
          <w:szCs w:val="24"/>
          <w:lang w:eastAsia="ru-RU"/>
        </w:rPr>
        <w:t xml:space="preserve">. №691н (зарегистрирован Министерством юстиции Российской Федерации 19 октября </w:t>
      </w:r>
      <w:smartTag w:uri="urn:schemas-microsoft-com:office:smarttags" w:element="metricconverter">
        <w:smartTagPr>
          <w:attr w:name="ProductID" w:val="2015 г"/>
        </w:smartTagPr>
        <w:r w:rsidRPr="00D252ED">
          <w:rPr>
            <w:color w:val="000000"/>
            <w:sz w:val="24"/>
            <w:szCs w:val="24"/>
            <w:lang w:eastAsia="ru-RU"/>
          </w:rPr>
          <w:t>2015 г</w:t>
        </w:r>
      </w:smartTag>
      <w:r w:rsidRPr="00D252ED">
        <w:rPr>
          <w:color w:val="000000"/>
          <w:sz w:val="24"/>
          <w:szCs w:val="24"/>
          <w:lang w:eastAsia="ru-RU"/>
        </w:rPr>
        <w:t>., регистрационный №39362).</w:t>
      </w:r>
    </w:p>
    <w:p w:rsidR="00E578EF" w:rsidRPr="00D252ED" w:rsidRDefault="00E578EF" w:rsidP="00D252ED">
      <w:pPr>
        <w:pStyle w:val="ListParagraph"/>
        <w:numPr>
          <w:ilvl w:val="0"/>
          <w:numId w:val="19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Профессиональный стандарт «</w:t>
      </w:r>
      <w:r w:rsidRPr="00AD505C">
        <w:rPr>
          <w:sz w:val="24"/>
          <w:szCs w:val="24"/>
        </w:rPr>
        <w:t>Специалист по процессному управлению</w:t>
      </w:r>
      <w:r>
        <w:rPr>
          <w:sz w:val="24"/>
          <w:szCs w:val="24"/>
        </w:rPr>
        <w:t xml:space="preserve">», утвержденный приказом Министерства труда и социальной защиты Российской Федерации от 17 апреля </w:t>
      </w:r>
      <w:smartTag w:uri="urn:schemas-microsoft-com:office:smarttags" w:element="metricconverter">
        <w:smartTagPr>
          <w:attr w:name="ProductID" w:val="2018 г"/>
        </w:smartTagPr>
        <w:r>
          <w:rPr>
            <w:sz w:val="24"/>
            <w:szCs w:val="24"/>
          </w:rPr>
          <w:t>2018 г</w:t>
        </w:r>
      </w:smartTag>
      <w:r>
        <w:rPr>
          <w:sz w:val="24"/>
          <w:szCs w:val="24"/>
        </w:rPr>
        <w:t xml:space="preserve">. № 248н (зарегистрирован Министерством юстиции Российской Федерации 08 мая </w:t>
      </w:r>
      <w:smartTag w:uri="urn:schemas-microsoft-com:office:smarttags" w:element="metricconverter">
        <w:smartTagPr>
          <w:attr w:name="ProductID" w:val="2018 г"/>
        </w:smartTagPr>
        <w:r>
          <w:rPr>
            <w:sz w:val="24"/>
            <w:szCs w:val="24"/>
          </w:rPr>
          <w:t>2018 г</w:t>
        </w:r>
      </w:smartTag>
      <w:r>
        <w:rPr>
          <w:sz w:val="24"/>
          <w:szCs w:val="24"/>
        </w:rPr>
        <w:t>., регистрационный №51030).</w:t>
      </w:r>
    </w:p>
    <w:p w:rsidR="00E578EF" w:rsidRPr="00DB1A40" w:rsidRDefault="00E578EF" w:rsidP="00750A48">
      <w:pPr>
        <w:jc w:val="both"/>
        <w:rPr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093"/>
        <w:gridCol w:w="3827"/>
        <w:gridCol w:w="3827"/>
      </w:tblGrid>
      <w:tr w:rsidR="00E578EF" w:rsidRPr="00DB1A40" w:rsidTr="00CB49F5">
        <w:trPr>
          <w:trHeight w:val="795"/>
        </w:trPr>
        <w:tc>
          <w:tcPr>
            <w:tcW w:w="2093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E578EF" w:rsidRPr="00DB1A40" w:rsidRDefault="00E578EF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E578EF" w:rsidRPr="00DB1A40" w:rsidRDefault="00E578EF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E578EF" w:rsidRPr="00DB1A40" w:rsidTr="00B05483">
        <w:trPr>
          <w:trHeight w:val="274"/>
        </w:trPr>
        <w:tc>
          <w:tcPr>
            <w:tcW w:w="2093" w:type="dxa"/>
          </w:tcPr>
          <w:p w:rsidR="00E578EF" w:rsidRDefault="00E578EF" w:rsidP="004305E2">
            <w:pPr>
              <w:pStyle w:val="TableParagrap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УК-1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</w:p>
          <w:p w:rsidR="00E578EF" w:rsidRPr="00DB1A40" w:rsidRDefault="00E578EF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поставленныхзадач</w:t>
            </w:r>
          </w:p>
        </w:tc>
        <w:tc>
          <w:tcPr>
            <w:tcW w:w="3827" w:type="dxa"/>
          </w:tcPr>
          <w:p w:rsidR="00E578EF" w:rsidRPr="002A497A" w:rsidRDefault="00E578EF" w:rsidP="004305E2">
            <w:pPr>
              <w:pStyle w:val="TableParagraph"/>
              <w:spacing w:line="235" w:lineRule="auto"/>
              <w:ind w:right="92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УК-1.1. Знает</w:t>
            </w:r>
            <w:r w:rsidRPr="002A497A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E578EF" w:rsidRPr="002A497A" w:rsidRDefault="00E578EF" w:rsidP="004305E2">
            <w:pPr>
              <w:pStyle w:val="TableParagraph"/>
              <w:spacing w:before="2"/>
              <w:ind w:right="93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УК-1.2. Умеет</w:t>
            </w:r>
            <w:r w:rsidRPr="002A497A">
              <w:rPr>
                <w:sz w:val="24"/>
                <w:szCs w:val="24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E578EF" w:rsidRPr="00161824" w:rsidRDefault="00E578EF" w:rsidP="004305E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УК-1.3. Владеет</w:t>
            </w:r>
            <w:r w:rsidRPr="002A497A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E578EF" w:rsidRPr="00DB1A40" w:rsidRDefault="00E578EF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 xml:space="preserve">Знать: решение задач в рамках поставленной цели.   </w:t>
            </w:r>
          </w:p>
          <w:p w:rsidR="00E578EF" w:rsidRPr="00DB1A40" w:rsidRDefault="00E578EF" w:rsidP="004305E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 находить, анализировать и выбирать информацию</w:t>
            </w:r>
            <w:r>
              <w:rPr>
                <w:sz w:val="24"/>
                <w:szCs w:val="24"/>
              </w:rPr>
              <w:t xml:space="preserve"> для </w:t>
            </w:r>
            <w:r w:rsidRPr="002A497A">
              <w:rPr>
                <w:sz w:val="24"/>
                <w:szCs w:val="24"/>
              </w:rPr>
              <w:t>анализа проблем и принятия решений в профессиональной деятельности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E578EF" w:rsidRPr="00DB1A40" w:rsidRDefault="00E578EF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DB1A40">
              <w:t xml:space="preserve"> в рамках поставленной цели</w:t>
            </w:r>
            <w:r>
              <w:t xml:space="preserve"> в области управления</w:t>
            </w:r>
            <w:r w:rsidRPr="00DB1A40">
              <w:t xml:space="preserve">.   </w:t>
            </w:r>
          </w:p>
          <w:p w:rsidR="00E578EF" w:rsidRPr="00DB1A40" w:rsidRDefault="00E578EF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E578EF" w:rsidRPr="00DB1A40" w:rsidTr="00CB49F5">
        <w:trPr>
          <w:trHeight w:val="3885"/>
        </w:trPr>
        <w:tc>
          <w:tcPr>
            <w:tcW w:w="2093" w:type="dxa"/>
          </w:tcPr>
          <w:p w:rsidR="00E578EF" w:rsidRPr="00DB1A40" w:rsidRDefault="00E578EF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DB1A40">
              <w:rPr>
                <w:sz w:val="24"/>
                <w:szCs w:val="24"/>
              </w:rPr>
              <w:t>.</w:t>
            </w:r>
            <w:r w:rsidRPr="00612BDB">
              <w:rPr>
                <w:sz w:val="24"/>
                <w:szCs w:val="24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  <w:p w:rsidR="00E578EF" w:rsidRPr="00DB1A40" w:rsidRDefault="00E578EF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E578EF" w:rsidRPr="00161824" w:rsidRDefault="00E578EF" w:rsidP="00161824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161824">
              <w:rPr>
                <w:sz w:val="24"/>
                <w:szCs w:val="24"/>
              </w:rPr>
              <w:t xml:space="preserve">.1. </w:t>
            </w:r>
            <w:r w:rsidRPr="00612BDB">
              <w:rPr>
                <w:sz w:val="24"/>
                <w:szCs w:val="24"/>
              </w:rPr>
              <w:t>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</w:t>
            </w:r>
            <w:r>
              <w:rPr>
                <w:sz w:val="24"/>
                <w:szCs w:val="24"/>
              </w:rPr>
              <w:t>.</w:t>
            </w:r>
          </w:p>
          <w:p w:rsidR="00E578EF" w:rsidRPr="00E5411F" w:rsidRDefault="00E578EF" w:rsidP="00B05483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right="94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161824">
              <w:rPr>
                <w:sz w:val="24"/>
                <w:szCs w:val="24"/>
              </w:rPr>
              <w:t xml:space="preserve">.2. </w:t>
            </w:r>
            <w:r w:rsidRPr="00E5411F">
              <w:rPr>
                <w:sz w:val="24"/>
                <w:szCs w:val="24"/>
              </w:rPr>
              <w:t>обеспечиватьусловия труда на рабочем</w:t>
            </w:r>
            <w:r w:rsidRPr="00E5411F">
              <w:rPr>
                <w:spacing w:val="-4"/>
                <w:sz w:val="24"/>
                <w:szCs w:val="24"/>
              </w:rPr>
              <w:t xml:space="preserve"> месте,</w:t>
            </w:r>
            <w:r w:rsidRPr="00E5411F">
              <w:rPr>
                <w:sz w:val="24"/>
                <w:szCs w:val="24"/>
              </w:rPr>
              <w:t xml:space="preserve"> безопасные условия жизнедеятельности,</w:t>
            </w:r>
            <w:r>
              <w:rPr>
                <w:sz w:val="24"/>
                <w:szCs w:val="24"/>
              </w:rPr>
              <w:t xml:space="preserve"> в</w:t>
            </w:r>
            <w:r w:rsidRPr="00E5411F">
              <w:rPr>
                <w:sz w:val="24"/>
                <w:szCs w:val="24"/>
              </w:rPr>
              <w:t xml:space="preserve"> том числе при возникновении чрезвычайныхситуаций</w:t>
            </w:r>
            <w:r>
              <w:rPr>
                <w:sz w:val="24"/>
                <w:szCs w:val="24"/>
              </w:rPr>
              <w:t>.</w:t>
            </w:r>
          </w:p>
          <w:p w:rsidR="00E578EF" w:rsidRPr="00DB1A40" w:rsidRDefault="00E578EF" w:rsidP="00612B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161824">
              <w:rPr>
                <w:sz w:val="24"/>
                <w:szCs w:val="24"/>
              </w:rPr>
              <w:t xml:space="preserve">.3. </w:t>
            </w:r>
            <w:r w:rsidRPr="00E5411F">
              <w:rPr>
                <w:sz w:val="24"/>
                <w:szCs w:val="24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827" w:type="dxa"/>
          </w:tcPr>
          <w:p w:rsidR="00E578EF" w:rsidRPr="00B05483" w:rsidRDefault="00E578EF" w:rsidP="00B0548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05483">
              <w:rPr>
                <w:sz w:val="24"/>
                <w:szCs w:val="24"/>
              </w:rPr>
              <w:t>Знать:теоретические основы безопасности жизнедеятельности, виды опасностей, способных причинить вред человеку, и критерии их оцен</w:t>
            </w:r>
            <w:r>
              <w:rPr>
                <w:sz w:val="24"/>
                <w:szCs w:val="24"/>
              </w:rPr>
              <w:t>ки при осуществлении технологических процессов в организациях, занимающихся предпринимательством.</w:t>
            </w:r>
          </w:p>
          <w:p w:rsidR="00E578EF" w:rsidRPr="00B05483" w:rsidRDefault="00E578EF" w:rsidP="00B0548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</w:t>
            </w:r>
            <w:r w:rsidRPr="00B05483">
              <w:rPr>
                <w:sz w:val="24"/>
                <w:szCs w:val="24"/>
              </w:rPr>
              <w:t>использовать методы защиты от воздействия вредных факторов в производственной среде и мероприятия по защите персонала при возникновении чрезвычайных ситуаций</w:t>
            </w:r>
            <w:r>
              <w:rPr>
                <w:sz w:val="24"/>
                <w:szCs w:val="24"/>
              </w:rPr>
              <w:t xml:space="preserve"> при осуществлении технологических процессов в организациях, занимающихся предпринимательством</w:t>
            </w:r>
            <w:r w:rsidRPr="00B05483">
              <w:rPr>
                <w:sz w:val="24"/>
                <w:szCs w:val="24"/>
              </w:rPr>
              <w:t>, применять действующее законодательство в профессиональной деятельности.</w:t>
            </w:r>
          </w:p>
          <w:p w:rsidR="00E578EF" w:rsidRPr="00DB1A40" w:rsidRDefault="00E578EF" w:rsidP="003D5CB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</w:t>
            </w:r>
            <w:r w:rsidRPr="00B05483">
              <w:rPr>
                <w:sz w:val="24"/>
                <w:szCs w:val="24"/>
              </w:rPr>
              <w:t>способами защиты персонала и населения в чрезвычайных ситуациях техногенного, природного и биолого-социального характера, а также навыками принятия оптимальных решений, минимизирующих негативное воздействие результатов человеческой деятельности на окружающую среду</w:t>
            </w:r>
            <w:r>
              <w:rPr>
                <w:sz w:val="24"/>
                <w:szCs w:val="24"/>
              </w:rPr>
              <w:t xml:space="preserve"> при осуществлении технологических процессов в организациях, занимающихся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</w:tc>
      </w:tr>
      <w:tr w:rsidR="00E578EF" w:rsidRPr="00DB1A40" w:rsidTr="00CB49F5">
        <w:trPr>
          <w:trHeight w:val="3885"/>
        </w:trPr>
        <w:tc>
          <w:tcPr>
            <w:tcW w:w="2093" w:type="dxa"/>
          </w:tcPr>
          <w:p w:rsidR="00E578EF" w:rsidRPr="00DB1A40" w:rsidRDefault="00E578EF" w:rsidP="00B054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E578EF" w:rsidRPr="00161824" w:rsidRDefault="00E578EF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.1. </w:t>
            </w:r>
            <w:r w:rsidRPr="00E5411F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  <w:r>
              <w:rPr>
                <w:sz w:val="24"/>
                <w:szCs w:val="24"/>
              </w:rPr>
              <w:t>.</w:t>
            </w:r>
          </w:p>
          <w:p w:rsidR="00E578EF" w:rsidRPr="00161824" w:rsidRDefault="00E578EF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.2. </w:t>
            </w:r>
            <w:r w:rsidRPr="00E5411F">
              <w:rPr>
                <w:sz w:val="24"/>
                <w:szCs w:val="24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E578EF" w:rsidRPr="00161824" w:rsidRDefault="00E578EF" w:rsidP="00505D41">
            <w:pPr>
              <w:pStyle w:val="TableParagraph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.3. </w:t>
            </w:r>
            <w:r w:rsidRPr="00E5411F">
              <w:rPr>
                <w:sz w:val="24"/>
                <w:szCs w:val="24"/>
              </w:rPr>
              <w:t>навыками применения экономических инструментов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DB1A40" w:rsidRDefault="00E578EF" w:rsidP="0016182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</w:t>
            </w:r>
            <w:r w:rsidRPr="00CC204F">
              <w:t>методы оценки и принятия стратегических решений на макро и микроуровне в области экономической политики</w:t>
            </w:r>
            <w:r>
              <w:t xml:space="preserve"> при осуществлении технологических процессов в организациях, занимающихся предпринимательством</w:t>
            </w:r>
            <w:r w:rsidRPr="00B05483">
              <w:t>.</w:t>
            </w:r>
          </w:p>
          <w:p w:rsidR="00E578EF" w:rsidRPr="00CC204F" w:rsidRDefault="00E578EF" w:rsidP="00737D43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CC204F">
              <w:rPr>
                <w:sz w:val="24"/>
                <w:szCs w:val="24"/>
                <w:lang w:eastAsia="ru-RU"/>
              </w:rPr>
              <w:t>разрабатывать и обосновывать финансово-экономические показатели, в макро и микроэкономике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организациях, занимающихся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E578EF" w:rsidRPr="00DB1A40" w:rsidRDefault="00E578EF" w:rsidP="006D1B56">
            <w:pPr>
              <w:tabs>
                <w:tab w:val="left" w:pos="851"/>
              </w:tabs>
              <w:jc w:val="both"/>
            </w:pPr>
            <w:r w:rsidRPr="006D1B56">
              <w:rPr>
                <w:sz w:val="24"/>
                <w:szCs w:val="24"/>
              </w:rPr>
              <w:t>Владеть:</w:t>
            </w:r>
            <w:r w:rsidRPr="00CC204F">
              <w:rPr>
                <w:sz w:val="24"/>
                <w:szCs w:val="24"/>
                <w:lang w:eastAsia="ru-RU"/>
              </w:rPr>
              <w:t>методами оценки мероприятий в области экономической политики и принятия стратегических решений на макро и микроуровне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организациях, занимающихся предпринимательством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E578EF" w:rsidRPr="00DB1A40" w:rsidTr="00CB49F5">
        <w:trPr>
          <w:trHeight w:val="3885"/>
        </w:trPr>
        <w:tc>
          <w:tcPr>
            <w:tcW w:w="2093" w:type="dxa"/>
          </w:tcPr>
          <w:p w:rsidR="00E578EF" w:rsidRPr="00161824" w:rsidRDefault="00E578EF" w:rsidP="0012370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11. </w:t>
            </w:r>
            <w:r w:rsidRPr="0012370C">
              <w:rPr>
                <w:sz w:val="24"/>
                <w:szCs w:val="24"/>
              </w:rPr>
              <w:t xml:space="preserve">Способен формировать </w:t>
            </w:r>
            <w:r w:rsidRPr="0012370C">
              <w:rPr>
                <w:spacing w:val="-1"/>
                <w:sz w:val="24"/>
                <w:szCs w:val="24"/>
              </w:rPr>
              <w:t xml:space="preserve">нетерпимое </w:t>
            </w:r>
            <w:r w:rsidRPr="0012370C">
              <w:rPr>
                <w:sz w:val="24"/>
                <w:szCs w:val="24"/>
              </w:rPr>
              <w:t>отношение к коррупционномуповедению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D42152" w:rsidRDefault="00E578EF" w:rsidP="0012370C">
            <w:pPr>
              <w:pStyle w:val="TableParagraph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11</w:t>
            </w:r>
            <w:r w:rsidRPr="00D42152">
              <w:rPr>
                <w:sz w:val="24"/>
                <w:szCs w:val="24"/>
              </w:rPr>
              <w:t xml:space="preserve">.1. </w:t>
            </w:r>
            <w:r w:rsidRPr="0012370C">
              <w:rPr>
                <w:sz w:val="24"/>
                <w:szCs w:val="24"/>
              </w:rPr>
              <w:t>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</w:t>
            </w:r>
          </w:p>
          <w:p w:rsidR="00E578EF" w:rsidRPr="0012370C" w:rsidRDefault="00E578EF" w:rsidP="0012370C">
            <w:pPr>
              <w:pStyle w:val="TableParagraph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11</w:t>
            </w:r>
            <w:r w:rsidRPr="00D42152">
              <w:rPr>
                <w:sz w:val="24"/>
                <w:szCs w:val="24"/>
              </w:rPr>
              <w:t xml:space="preserve">.2. </w:t>
            </w:r>
            <w:r w:rsidRPr="0012370C">
              <w:rPr>
                <w:sz w:val="24"/>
                <w:szCs w:val="24"/>
              </w:rPr>
              <w:t>планировать, организовывать и проводить мероприятия, обеспечивающие формирование гражданской позиции и предотвращение коррупции всоциуме</w:t>
            </w:r>
          </w:p>
          <w:p w:rsidR="00E578EF" w:rsidRPr="00161824" w:rsidRDefault="00E578EF" w:rsidP="0012370C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11</w:t>
            </w:r>
            <w:r w:rsidRPr="00D42152">
              <w:rPr>
                <w:sz w:val="24"/>
                <w:szCs w:val="24"/>
              </w:rPr>
              <w:t xml:space="preserve">.3. </w:t>
            </w:r>
            <w:r w:rsidRPr="0012370C">
              <w:rPr>
                <w:sz w:val="24"/>
                <w:szCs w:val="24"/>
              </w:rPr>
              <w:t>навыками взаимодействия в обществе на основе нетерпимого отношения к коррупции</w:t>
            </w:r>
          </w:p>
        </w:tc>
        <w:tc>
          <w:tcPr>
            <w:tcW w:w="3827" w:type="dxa"/>
          </w:tcPr>
          <w:p w:rsidR="00E578EF" w:rsidRPr="0012370C" w:rsidRDefault="00E578EF" w:rsidP="0012370C">
            <w:pPr>
              <w:jc w:val="both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2370C">
              <w:rPr>
                <w:sz w:val="24"/>
                <w:szCs w:val="24"/>
              </w:rPr>
              <w:t>Знать: теоретические и правовые основы политики по противодействию коррупции, ее профилактики и воспитанию нетерпимого отношения к ней в обществе; существующие подходы по противодействию коррупции</w:t>
            </w:r>
            <w:r>
              <w:rPr>
                <w:sz w:val="24"/>
                <w:szCs w:val="24"/>
              </w:rPr>
              <w:t xml:space="preserve"> при осуществлении технологических процессов в организациях, занимающихся предпринимательством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  <w:p w:rsidR="00E578EF" w:rsidRPr="00950B7F" w:rsidRDefault="00E578EF" w:rsidP="00950B7F">
            <w:pPr>
              <w:jc w:val="both"/>
              <w:rPr>
                <w:sz w:val="24"/>
                <w:szCs w:val="24"/>
              </w:rPr>
            </w:pPr>
            <w:r w:rsidRPr="00950B7F">
              <w:rPr>
                <w:sz w:val="24"/>
                <w:szCs w:val="24"/>
              </w:rPr>
              <w:t>Уметь: планировать, организовывать и оценивать результаты антикоррупционной политики</w:t>
            </w:r>
            <w:r>
              <w:rPr>
                <w:sz w:val="24"/>
                <w:szCs w:val="24"/>
              </w:rPr>
              <w:t>;</w:t>
            </w:r>
            <w:r w:rsidRPr="00950B7F">
              <w:rPr>
                <w:sz w:val="24"/>
                <w:szCs w:val="24"/>
              </w:rPr>
              <w:t xml:space="preserve"> оценивать и разрешать жизненные ситуации в рамках противодействия коррупции</w:t>
            </w:r>
          </w:p>
          <w:p w:rsidR="00E578EF" w:rsidRDefault="00E578EF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при осуществлении технологических процессов в организациях, занимающихся предпринимательством</w:t>
            </w:r>
            <w:r w:rsidRPr="00CC204F">
              <w:t>.</w:t>
            </w:r>
          </w:p>
          <w:p w:rsidR="00E578EF" w:rsidRPr="00DB1A40" w:rsidRDefault="00E578EF" w:rsidP="00950B7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</w:t>
            </w:r>
            <w:r w:rsidRPr="00950B7F">
              <w:t>устанавливать и описывать выявленные в управленческой деятельности коррупциогенные факторы</w:t>
            </w:r>
            <w:r>
              <w:t xml:space="preserve"> при осуществлении технологических процессов в организациях, занимающихся предпринимательством</w:t>
            </w:r>
            <w:r w:rsidRPr="00950B7F">
              <w:t>.</w:t>
            </w:r>
          </w:p>
        </w:tc>
      </w:tr>
      <w:tr w:rsidR="00E578EF" w:rsidRPr="00DB1A40" w:rsidTr="00A47FC9">
        <w:trPr>
          <w:trHeight w:val="840"/>
        </w:trPr>
        <w:tc>
          <w:tcPr>
            <w:tcW w:w="2093" w:type="dxa"/>
          </w:tcPr>
          <w:p w:rsidR="00E578EF" w:rsidRPr="00161824" w:rsidRDefault="00E578EF" w:rsidP="000F3EA4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ОПК-1.Способен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3827" w:type="dxa"/>
          </w:tcPr>
          <w:p w:rsidR="00E578EF" w:rsidRPr="00572859" w:rsidRDefault="00E578EF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ОПК-1.1</w:t>
            </w:r>
            <w:r>
              <w:rPr>
                <w:sz w:val="24"/>
                <w:szCs w:val="24"/>
              </w:rPr>
              <w:t xml:space="preserve">. </w:t>
            </w:r>
            <w:r w:rsidRPr="00572859">
              <w:rPr>
                <w:sz w:val="24"/>
                <w:szCs w:val="24"/>
              </w:rPr>
              <w:t>Знает: содержание основных понятий, категорий, методов менеджмента;принципы, виды, формы менеджмента</w:t>
            </w:r>
            <w:r>
              <w:rPr>
                <w:sz w:val="24"/>
                <w:szCs w:val="24"/>
              </w:rPr>
              <w:t>;</w:t>
            </w:r>
            <w:r w:rsidRPr="00572859">
              <w:rPr>
                <w:sz w:val="24"/>
                <w:szCs w:val="24"/>
              </w:rPr>
              <w:t xml:space="preserve"> взаимосвязь и значение стратегии, конкурентоспособности и потенциала организации;роль менеджмента в анализе микро и макросреды организации</w:t>
            </w:r>
            <w:r>
              <w:rPr>
                <w:sz w:val="24"/>
                <w:szCs w:val="24"/>
              </w:rPr>
              <w:t xml:space="preserve">; </w:t>
            </w:r>
            <w:r w:rsidRPr="00572859">
              <w:rPr>
                <w:sz w:val="24"/>
                <w:szCs w:val="24"/>
              </w:rPr>
              <w:t xml:space="preserve">особенности управления </w:t>
            </w:r>
            <w:r>
              <w:rPr>
                <w:sz w:val="24"/>
                <w:szCs w:val="24"/>
              </w:rPr>
              <w:t>различными элементами деятельности организации</w:t>
            </w:r>
            <w:r w:rsidRPr="00572859">
              <w:rPr>
                <w:sz w:val="24"/>
                <w:szCs w:val="24"/>
              </w:rPr>
              <w:t>, маркетингом, финансами организации.</w:t>
            </w:r>
          </w:p>
          <w:p w:rsidR="00E578EF" w:rsidRPr="00923A13" w:rsidRDefault="00E578EF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ОПК-1.2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>Умеет: свободно оперировать определениями, взаимосвязями и методами менеджмента; применять на практике технологии менеджмента организации; оценивать внутреннюю и внешнюю среду организации; принимать самостоятельные решения в области текущего и стратегического развития организации.</w:t>
            </w:r>
          </w:p>
          <w:p w:rsidR="00E578EF" w:rsidRPr="00161824" w:rsidRDefault="00E578EF" w:rsidP="00A47F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ОПК-1.3</w:t>
            </w:r>
            <w:r>
              <w:rPr>
                <w:sz w:val="24"/>
                <w:szCs w:val="24"/>
              </w:rPr>
              <w:t xml:space="preserve">. </w:t>
            </w:r>
            <w:r w:rsidRPr="00335AFD">
              <w:rPr>
                <w:sz w:val="24"/>
                <w:szCs w:val="24"/>
              </w:rPr>
              <w:t>Владеет</w:t>
            </w:r>
            <w:r w:rsidRPr="00572859">
              <w:rPr>
                <w:sz w:val="24"/>
                <w:szCs w:val="24"/>
              </w:rPr>
              <w:t>:основными методиками мотивации персонала; понятийно-категориальным аппаратом менеджмента</w:t>
            </w:r>
            <w:r>
              <w:rPr>
                <w:sz w:val="24"/>
                <w:szCs w:val="24"/>
              </w:rPr>
              <w:t>;</w:t>
            </w:r>
            <w:r w:rsidRPr="00572859">
              <w:rPr>
                <w:sz w:val="24"/>
                <w:szCs w:val="24"/>
              </w:rPr>
              <w:t xml:space="preserve">  навыками анализа конкурентной среды, продуктов, технологий управления, конкурентных преимуществ с различных точек зрения.</w:t>
            </w:r>
          </w:p>
        </w:tc>
        <w:tc>
          <w:tcPr>
            <w:tcW w:w="3827" w:type="dxa"/>
          </w:tcPr>
          <w:p w:rsidR="00E578EF" w:rsidRPr="00581190" w:rsidRDefault="00E578EF" w:rsidP="00A47FC9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581190">
              <w:rPr>
                <w:sz w:val="24"/>
                <w:szCs w:val="24"/>
              </w:rPr>
              <w:t>Знат</w:t>
            </w:r>
            <w:r>
              <w:rPr>
                <w:sz w:val="24"/>
                <w:szCs w:val="24"/>
              </w:rPr>
              <w:t>ь</w:t>
            </w:r>
            <w:r w:rsidRPr="00581190">
              <w:rPr>
                <w:sz w:val="24"/>
                <w:szCs w:val="24"/>
              </w:rPr>
              <w:t>: сущность основных понятий, характерные особенности концепций менеджмента;современные основные течения экономической мысли;актуальные технологии и модели управления объектами предпринимательской деятельности и корпоративными структурами.</w:t>
            </w:r>
          </w:p>
          <w:p w:rsidR="00E578EF" w:rsidRPr="00581190" w:rsidRDefault="00E578EF" w:rsidP="00A47F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</w:t>
            </w:r>
            <w:r w:rsidRPr="00581190">
              <w:rPr>
                <w:sz w:val="24"/>
                <w:szCs w:val="24"/>
              </w:rPr>
              <w:t>принимать и оценивать решения в системе менеджмента организации для успешного выживания в долгосрочной перспективе в постоянно меняющемся окружении.</w:t>
            </w:r>
          </w:p>
          <w:p w:rsidR="00E578EF" w:rsidRPr="00DB1A40" w:rsidRDefault="00E578EF" w:rsidP="00A47FC9">
            <w:pPr>
              <w:widowControl w:val="0"/>
              <w:autoSpaceDE w:val="0"/>
              <w:autoSpaceDN w:val="0"/>
              <w:adjustRightInd w:val="0"/>
              <w:jc w:val="both"/>
            </w:pPr>
            <w:r w:rsidRPr="001A14BA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</w:t>
            </w:r>
            <w:r w:rsidRPr="00581190">
              <w:rPr>
                <w:sz w:val="24"/>
                <w:szCs w:val="24"/>
              </w:rPr>
              <w:t>понятийно-категориальным аппаратом теории менеджмента; практикой использования прогрессивных подходов в управлении организацией с учетом местных условий, прогрессивного российского и зарубежного опыта.</w:t>
            </w:r>
          </w:p>
        </w:tc>
      </w:tr>
      <w:tr w:rsidR="00E578EF" w:rsidRPr="00DB1A40" w:rsidTr="00CB49F5">
        <w:trPr>
          <w:trHeight w:val="3885"/>
        </w:trPr>
        <w:tc>
          <w:tcPr>
            <w:tcW w:w="2093" w:type="dxa"/>
          </w:tcPr>
          <w:p w:rsidR="00E578EF" w:rsidRPr="00923A13" w:rsidRDefault="00E578EF" w:rsidP="00A47FC9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ОПК-2.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  <w:p w:rsidR="00E578EF" w:rsidRPr="002A497A" w:rsidRDefault="00E578EF" w:rsidP="002C39D2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578EF" w:rsidRPr="00150B67" w:rsidRDefault="00E578EF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ОПК-2.1</w:t>
            </w:r>
            <w:r>
              <w:rPr>
                <w:sz w:val="24"/>
                <w:szCs w:val="24"/>
              </w:rPr>
              <w:t xml:space="preserve">. </w:t>
            </w:r>
            <w:r w:rsidRPr="00BF348C">
              <w:rPr>
                <w:sz w:val="24"/>
                <w:szCs w:val="24"/>
              </w:rPr>
              <w:t>Знает:</w:t>
            </w:r>
            <w:r w:rsidRPr="00150B67">
              <w:rPr>
                <w:sz w:val="24"/>
                <w:szCs w:val="24"/>
              </w:rPr>
              <w:t xml:space="preserve">нормативно-правовую документацию,регламентирующую деятельность </w:t>
            </w:r>
            <w:r>
              <w:rPr>
                <w:sz w:val="24"/>
                <w:szCs w:val="24"/>
              </w:rPr>
              <w:t>организаций</w:t>
            </w:r>
            <w:r w:rsidRPr="00150B67">
              <w:rPr>
                <w:sz w:val="24"/>
                <w:szCs w:val="24"/>
              </w:rPr>
              <w:t xml:space="preserve">; особенностиорганизации планирования, учета и отчетности в </w:t>
            </w:r>
            <w:r>
              <w:rPr>
                <w:sz w:val="24"/>
                <w:szCs w:val="24"/>
              </w:rPr>
              <w:t xml:space="preserve">организациях; </w:t>
            </w:r>
            <w:r w:rsidRPr="00150B67">
              <w:rPr>
                <w:sz w:val="24"/>
                <w:szCs w:val="24"/>
              </w:rPr>
              <w:t xml:space="preserve">технологию проведения </w:t>
            </w:r>
            <w:r>
              <w:rPr>
                <w:sz w:val="24"/>
                <w:szCs w:val="24"/>
              </w:rPr>
              <w:t xml:space="preserve">статистических, социологических </w:t>
            </w:r>
            <w:r w:rsidRPr="00150B67">
              <w:rPr>
                <w:sz w:val="24"/>
                <w:szCs w:val="24"/>
              </w:rPr>
              <w:t xml:space="preserve">исследований, их виды и требования </w:t>
            </w:r>
            <w:r>
              <w:rPr>
                <w:sz w:val="24"/>
                <w:szCs w:val="24"/>
              </w:rPr>
              <w:t>в деятельности организации.</w:t>
            </w:r>
          </w:p>
          <w:p w:rsidR="00E578EF" w:rsidRPr="000B6BED" w:rsidRDefault="00E578EF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ОПК-2.2</w:t>
            </w:r>
            <w:r>
              <w:rPr>
                <w:sz w:val="24"/>
                <w:szCs w:val="24"/>
              </w:rPr>
              <w:t xml:space="preserve">. </w:t>
            </w:r>
            <w:r w:rsidRPr="000B6BED">
              <w:rPr>
                <w:sz w:val="24"/>
                <w:szCs w:val="24"/>
              </w:rPr>
              <w:t>Умеет: применять действующие отечественные и международныенормативные документы прирешении задач профессиональнойдеятельности</w:t>
            </w:r>
            <w:r>
              <w:rPr>
                <w:sz w:val="24"/>
                <w:szCs w:val="24"/>
              </w:rPr>
              <w:t xml:space="preserve"> в организации</w:t>
            </w:r>
            <w:r w:rsidRPr="000B6BED">
              <w:rPr>
                <w:sz w:val="24"/>
                <w:szCs w:val="24"/>
              </w:rPr>
              <w:t>; проводить</w:t>
            </w:r>
          </w:p>
          <w:p w:rsidR="00E578EF" w:rsidRPr="00BF348C" w:rsidRDefault="00E578EF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статистические, социологические</w:t>
            </w:r>
            <w:r w:rsidRPr="000B6BED">
              <w:rPr>
                <w:sz w:val="24"/>
                <w:szCs w:val="24"/>
              </w:rPr>
              <w:t xml:space="preserve"> исследованияи использовать коммуникаци</w:t>
            </w:r>
            <w:r>
              <w:rPr>
                <w:sz w:val="24"/>
                <w:szCs w:val="24"/>
              </w:rPr>
              <w:t>онные технологии</w:t>
            </w:r>
            <w:r w:rsidRPr="000B6BED">
              <w:rPr>
                <w:sz w:val="24"/>
                <w:szCs w:val="24"/>
              </w:rPr>
              <w:t xml:space="preserve"> для продвижения продуктов и услуг </w:t>
            </w:r>
            <w:r>
              <w:rPr>
                <w:sz w:val="24"/>
                <w:szCs w:val="24"/>
              </w:rPr>
              <w:t>организаций.</w:t>
            </w:r>
          </w:p>
          <w:p w:rsidR="00E578EF" w:rsidRPr="000F3EA4" w:rsidRDefault="00E578EF" w:rsidP="00A47F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ОПК-2.3</w:t>
            </w:r>
            <w:r>
              <w:rPr>
                <w:sz w:val="24"/>
                <w:szCs w:val="24"/>
              </w:rPr>
              <w:t xml:space="preserve">. </w:t>
            </w:r>
            <w:r w:rsidRPr="001D7847">
              <w:rPr>
                <w:sz w:val="24"/>
                <w:szCs w:val="24"/>
              </w:rPr>
              <w:t>Владеет: современными методами менеджмента для решения поставленных управленческих задач, с использованием современного инструментария и интеллектуальных информационно-аналитических систем в организациях; навыками работы с документами финансово-экономического и управленческого учёта в организации; технологиями поиска нормативно-правовых документов, регламентирующих профессиональную деятельность в организациях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1A14BA" w:rsidRDefault="00E578EF" w:rsidP="00A47FC9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Знат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:качественное и количественное определение информации, свойства информации; современные принципы работы с информацией, а также иметь представление о базах данных; современные информационные и телекоммуникационные технологии</w:t>
            </w:r>
            <w:r>
              <w:rPr>
                <w:sz w:val="24"/>
                <w:szCs w:val="24"/>
              </w:rPr>
              <w:t>;</w:t>
            </w:r>
            <w:r w:rsidRPr="001A14BA">
              <w:rPr>
                <w:sz w:val="24"/>
                <w:szCs w:val="24"/>
              </w:rPr>
              <w:t> методы обеспечения информационной безопасности.</w:t>
            </w:r>
          </w:p>
          <w:p w:rsidR="00E578EF" w:rsidRPr="001A14BA" w:rsidRDefault="00E578EF" w:rsidP="00000858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 xml:space="preserve">:осуществлять поиск информации в различных источниках, включая </w:t>
            </w:r>
            <w:r w:rsidRPr="001A14BA">
              <w:rPr>
                <w:sz w:val="24"/>
                <w:szCs w:val="24"/>
                <w:lang w:val="en-US"/>
              </w:rPr>
              <w:t>Internet</w:t>
            </w:r>
            <w:r w:rsidRPr="001A14BA">
              <w:rPr>
                <w:sz w:val="24"/>
                <w:szCs w:val="24"/>
              </w:rPr>
              <w:t>;работать с различными видами информации, в частности текстовой, числовой, графической, используя компьютер и другие средства инфокоммуникационных технологий; использовать основные инфокоммуникационные технологии с целью повышения эффективности своего труда.</w:t>
            </w:r>
          </w:p>
          <w:p w:rsidR="00E578EF" w:rsidRDefault="00E578EF" w:rsidP="00000858">
            <w:pPr>
              <w:jc w:val="both"/>
            </w:pPr>
            <w:r w:rsidRPr="001A14BA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 xml:space="preserve">:навыками работы с компьютером, как основным источником сбора, обработки, хранения и передачи информации;навыками безопасного использования современных инфокоммуникационных технологий, в частности, с помощью сети </w:t>
            </w:r>
            <w:r w:rsidRPr="001A14BA">
              <w:rPr>
                <w:sz w:val="24"/>
                <w:szCs w:val="24"/>
                <w:lang w:val="en-US"/>
              </w:rPr>
              <w:t>Internet</w:t>
            </w:r>
            <w:r w:rsidRPr="001A14BA">
              <w:rPr>
                <w:sz w:val="24"/>
                <w:szCs w:val="24"/>
              </w:rPr>
              <w:t xml:space="preserve"> и баз данных</w:t>
            </w:r>
            <w:r>
              <w:rPr>
                <w:sz w:val="24"/>
                <w:szCs w:val="24"/>
              </w:rPr>
              <w:t>.</w:t>
            </w:r>
          </w:p>
        </w:tc>
      </w:tr>
      <w:tr w:rsidR="00E578EF" w:rsidRPr="00DB1A40" w:rsidTr="00CB49F5">
        <w:trPr>
          <w:trHeight w:val="3885"/>
        </w:trPr>
        <w:tc>
          <w:tcPr>
            <w:tcW w:w="2093" w:type="dxa"/>
          </w:tcPr>
          <w:p w:rsidR="00E578EF" w:rsidRPr="00923A13" w:rsidRDefault="00E578EF" w:rsidP="00000858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ОПК-З. Способен разрабатывать обоснованные организационно-управленческие решения с учётом их социальной значимости, содействовать их реализации в условиях сложной и динамичной среды и оценивать их последствия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923A13" w:rsidRDefault="00E578EF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ОПК-3.1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 xml:space="preserve">Знает: </w:t>
            </w:r>
            <w:r w:rsidRPr="00923A13">
              <w:rPr>
                <w:bCs/>
                <w:sz w:val="24"/>
                <w:szCs w:val="24"/>
              </w:rPr>
              <w:t xml:space="preserve">природу процесса принятия управленческого решения, </w:t>
            </w:r>
            <w:r w:rsidRPr="00923A13">
              <w:rPr>
                <w:sz w:val="24"/>
                <w:szCs w:val="24"/>
              </w:rPr>
              <w:t>типологию управленческих решений и предъявляемые к ним требования</w:t>
            </w:r>
            <w:r w:rsidRPr="00923A13">
              <w:rPr>
                <w:bCs/>
                <w:sz w:val="24"/>
                <w:szCs w:val="24"/>
              </w:rPr>
              <w:t xml:space="preserve">; </w:t>
            </w:r>
            <w:r w:rsidRPr="00923A13">
              <w:rPr>
                <w:sz w:val="24"/>
                <w:szCs w:val="24"/>
              </w:rPr>
              <w:t>значение и функции управленческого решения в управлении организацией; основные этапы процесса принятия управленческого решения в управлении организацией с учётом социальной политики государства и с учётом региональной, экономической и географической принадлежности организации на определённой территории.</w:t>
            </w:r>
          </w:p>
          <w:p w:rsidR="00E578EF" w:rsidRPr="00923A13" w:rsidRDefault="00E578EF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ОПК-3.2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>Умеет: применять современные концепции и принципы выработки решения в управлении организацией; применять методы и модели, используемые при принятии     управленческого решения в управлении организацией с учётом социальной политики государства и с учётом региональной, экономической и географической принадлежности организации на определённой территории.</w:t>
            </w:r>
          </w:p>
          <w:p w:rsidR="00E578EF" w:rsidRPr="00BF348C" w:rsidRDefault="00E578EF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ОПК-3.3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>Владеет: действиями по соблюдению правовых, нравственных и этических норм, требований профессиональной этики при разработке и принятии управленческого решения в условиях реальных ситуаций в организации с учётом их социальной значимости, в условиях сложной и динамичной среды и владеть навыками оценивания последствий, принятых решений.</w:t>
            </w:r>
          </w:p>
        </w:tc>
        <w:tc>
          <w:tcPr>
            <w:tcW w:w="3827" w:type="dxa"/>
          </w:tcPr>
          <w:p w:rsidR="00E578EF" w:rsidRPr="00000858" w:rsidRDefault="00E578EF" w:rsidP="00000858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000858">
              <w:rPr>
                <w:sz w:val="24"/>
                <w:szCs w:val="24"/>
              </w:rPr>
              <w:t>Знает: процесс и методы принятия организационно-управленческих решений</w:t>
            </w:r>
            <w:r>
              <w:rPr>
                <w:sz w:val="24"/>
                <w:szCs w:val="24"/>
              </w:rPr>
              <w:t>.</w:t>
            </w:r>
          </w:p>
          <w:p w:rsidR="00E578EF" w:rsidRPr="00000858" w:rsidRDefault="00E578EF" w:rsidP="00000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0858">
              <w:rPr>
                <w:sz w:val="24"/>
                <w:szCs w:val="24"/>
              </w:rPr>
              <w:t>Умеет:разрабатывать и реализовывать организационно-управленческие решения с учетом требований внешней среды и внутреннего потенциала организации, оценивать их последствия.</w:t>
            </w:r>
          </w:p>
          <w:p w:rsidR="00E578EF" w:rsidRPr="001A14BA" w:rsidRDefault="00E578EF" w:rsidP="00000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0858">
              <w:rPr>
                <w:sz w:val="24"/>
                <w:szCs w:val="24"/>
              </w:rPr>
              <w:t>Владеет:навыками разработки управленческих решений в формате устойчивого развития организации; навыками решения типичных и проблемных управленческих задач в условиях рисков и неопределенности внешней среды.</w:t>
            </w:r>
          </w:p>
        </w:tc>
      </w:tr>
      <w:tr w:rsidR="00E578EF" w:rsidRPr="00DB1A40" w:rsidTr="00E271D2">
        <w:trPr>
          <w:trHeight w:val="1974"/>
        </w:trPr>
        <w:tc>
          <w:tcPr>
            <w:tcW w:w="2093" w:type="dxa"/>
          </w:tcPr>
          <w:p w:rsidR="00E578EF" w:rsidRPr="00923A13" w:rsidRDefault="00E578EF" w:rsidP="00000858">
            <w:pPr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CE008C" w:rsidRDefault="00E578EF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ОПК-4.1</w:t>
            </w:r>
            <w:r>
              <w:rPr>
                <w:sz w:val="24"/>
                <w:szCs w:val="24"/>
              </w:rPr>
              <w:t>.</w:t>
            </w:r>
            <w:r w:rsidRPr="00CE008C">
              <w:rPr>
                <w:sz w:val="24"/>
                <w:szCs w:val="24"/>
              </w:rPr>
              <w:t>Знает: общую теорию и технологии выявления и оценивания новых рыночных возможностей с помощью экономики, маркетинга и бизнес-планирования в организации; методологию и методику разработки бизнес-планов создания и развития новых направлений деятельности и организаций, с учётов особенностей налогообложения, управления инвестиционной деятельности, логистического менеджмента.</w:t>
            </w:r>
          </w:p>
          <w:p w:rsidR="00E578EF" w:rsidRPr="00CE008C" w:rsidRDefault="00E578EF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ОПК-4.2</w:t>
            </w:r>
            <w:r>
              <w:rPr>
                <w:sz w:val="24"/>
                <w:szCs w:val="24"/>
              </w:rPr>
              <w:t xml:space="preserve">. </w:t>
            </w:r>
            <w:r w:rsidRPr="00CE008C">
              <w:rPr>
                <w:sz w:val="24"/>
                <w:szCs w:val="24"/>
              </w:rPr>
              <w:t>Умеет: выявлять и оценивать основные тенденции новых рыночных возможностей с помощью экономики, маркетинга и бизнес-планирования в организации; разрабатывать и реализовывать  бизнес-планы создания и развития новых направлений деятельности и организаций в рамках проектов полного цикла с учётов особенностей налогообложения, управления инвестиционной деятельности, логистического менеджмента.</w:t>
            </w:r>
          </w:p>
          <w:p w:rsidR="00E578EF" w:rsidRPr="00923A13" w:rsidRDefault="00E578EF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ОПК-4.3</w:t>
            </w:r>
            <w:r>
              <w:rPr>
                <w:sz w:val="24"/>
                <w:szCs w:val="24"/>
              </w:rPr>
              <w:t xml:space="preserve">. </w:t>
            </w:r>
            <w:r w:rsidRPr="00CE008C">
              <w:rPr>
                <w:sz w:val="24"/>
                <w:szCs w:val="24"/>
              </w:rPr>
              <w:t>Владеет: методикой исследования, диагностики и оценки новых рыночных возможностей с помощью экономики, маркетинга и бизнес-планирования в организации; системным представлением о разработке бизнес-планов создания и развития новых направлений деятельности и организаций с учётов особенностей налогообложения, управления инвестиционной деятельности, логистического менеджмента.</w:t>
            </w:r>
          </w:p>
        </w:tc>
        <w:tc>
          <w:tcPr>
            <w:tcW w:w="3827" w:type="dxa"/>
          </w:tcPr>
          <w:p w:rsidR="00E578EF" w:rsidRPr="00CC204F" w:rsidRDefault="00E578EF" w:rsidP="00B17965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 w:rsidRPr="00000858">
              <w:rPr>
                <w:sz w:val="24"/>
                <w:szCs w:val="24"/>
                <w:lang w:eastAsia="ru-RU"/>
              </w:rPr>
              <w:t>Знать:</w:t>
            </w:r>
            <w:r w:rsidRPr="00CC204F">
              <w:rPr>
                <w:sz w:val="24"/>
                <w:szCs w:val="24"/>
                <w:lang w:eastAsia="ru-RU"/>
              </w:rPr>
              <w:t xml:space="preserve">в области макро и микроэкономики. основные результаты научных исследований 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организациях, занимающихся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E578EF" w:rsidRPr="00CC204F" w:rsidRDefault="00E578EF" w:rsidP="00B17965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Уметь: </w:t>
            </w:r>
            <w:r w:rsidRPr="00CC204F">
              <w:rPr>
                <w:sz w:val="24"/>
                <w:szCs w:val="24"/>
                <w:lang w:eastAsia="ru-RU"/>
              </w:rPr>
              <w:t>для анализа социально-</w:t>
            </w:r>
            <w:r>
              <w:rPr>
                <w:sz w:val="24"/>
                <w:szCs w:val="24"/>
                <w:lang w:eastAsia="ru-RU"/>
              </w:rPr>
              <w:t>э</w:t>
            </w:r>
            <w:r w:rsidRPr="00CC204F">
              <w:rPr>
                <w:sz w:val="24"/>
                <w:szCs w:val="24"/>
                <w:lang w:eastAsia="ru-RU"/>
              </w:rPr>
              <w:t xml:space="preserve">кономических проблем использовать инструментарий макро и микроэкономической теории 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организациях, занимающихся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E578EF" w:rsidRPr="00CC204F" w:rsidRDefault="00E578EF" w:rsidP="00B17965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 w:rsidRPr="00B17965">
              <w:rPr>
                <w:sz w:val="24"/>
                <w:szCs w:val="24"/>
                <w:lang w:eastAsia="ru-RU"/>
              </w:rPr>
              <w:t>Владеть:</w:t>
            </w:r>
            <w:r w:rsidRPr="00CC204F">
              <w:rPr>
                <w:sz w:val="24"/>
                <w:szCs w:val="24"/>
                <w:lang w:eastAsia="ru-RU"/>
              </w:rPr>
              <w:t>навыками самостоятельной исследовательской работы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организациях, занимающихся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E578EF" w:rsidRPr="00000858" w:rsidRDefault="00E578EF" w:rsidP="00B17965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E578EF" w:rsidRPr="00DB1A40" w:rsidTr="00E271D2">
        <w:trPr>
          <w:trHeight w:val="1974"/>
        </w:trPr>
        <w:tc>
          <w:tcPr>
            <w:tcW w:w="2093" w:type="dxa"/>
          </w:tcPr>
          <w:p w:rsidR="00E578EF" w:rsidRPr="00CE008C" w:rsidRDefault="00E578EF" w:rsidP="00000858">
            <w:pPr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ОПК-5.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E271D2" w:rsidRDefault="00E578EF" w:rsidP="00E271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ОПК-5.1</w:t>
            </w:r>
            <w:r>
              <w:rPr>
                <w:sz w:val="24"/>
                <w:szCs w:val="24"/>
              </w:rPr>
              <w:t xml:space="preserve">. </w:t>
            </w:r>
            <w:r w:rsidRPr="00E271D2">
              <w:rPr>
                <w:sz w:val="24"/>
                <w:szCs w:val="24"/>
              </w:rPr>
              <w:t>Знает: методологию и методику прикладного научного исследования при использовании в решении профессиональных задач современных информационных технологий и программных средств, включая управление крупными массивами данных и их интеллектуальный анализ с помощью социально-статистических  и информационных технологий.</w:t>
            </w:r>
          </w:p>
          <w:p w:rsidR="00E578EF" w:rsidRPr="00E271D2" w:rsidRDefault="00E578EF" w:rsidP="00E271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ОПК-5.2</w:t>
            </w:r>
            <w:r>
              <w:rPr>
                <w:sz w:val="24"/>
                <w:szCs w:val="24"/>
              </w:rPr>
              <w:t xml:space="preserve">. </w:t>
            </w:r>
            <w:r w:rsidRPr="00E271D2">
              <w:rPr>
                <w:sz w:val="24"/>
                <w:szCs w:val="24"/>
              </w:rPr>
              <w:t xml:space="preserve">Умеет: организовать исследовательскую и проектную работу при использовании в решении профессиональных задач современных информационных технологий и программных средств, включая управление крупными массивами данных и их интеллектуальный анализ с помощью социально-статистических  и информационных технологий </w:t>
            </w:r>
          </w:p>
          <w:p w:rsidR="00E578EF" w:rsidRPr="00CE008C" w:rsidRDefault="00E578EF" w:rsidP="00E271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ОПК-5.3</w:t>
            </w:r>
            <w:r>
              <w:rPr>
                <w:sz w:val="24"/>
                <w:szCs w:val="24"/>
              </w:rPr>
              <w:t xml:space="preserve">. </w:t>
            </w:r>
            <w:r w:rsidRPr="00E271D2">
              <w:rPr>
                <w:sz w:val="24"/>
                <w:szCs w:val="24"/>
              </w:rPr>
              <w:t>Владеет: методикой исследования, диагностики и оценки при использовании в решении профессиональных задач современных информационных технологий и программных средств, включая управление крупными массивами данных и их интеллектуальный анализ с помощью социально-статистических  и информационных технологий.</w:t>
            </w:r>
          </w:p>
        </w:tc>
        <w:tc>
          <w:tcPr>
            <w:tcW w:w="3827" w:type="dxa"/>
          </w:tcPr>
          <w:p w:rsidR="00E578EF" w:rsidRPr="00E271D2" w:rsidRDefault="00E578EF" w:rsidP="00E271D2">
            <w:pPr>
              <w:tabs>
                <w:tab w:val="left" w:pos="179"/>
                <w:tab w:val="num" w:pos="360"/>
              </w:tabs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Знать: современные методы и программные средства обработки деловой информации, применяемые при решении профессиональных задач управления, включая создание и обработку документов;прикладные программные продукты, применяемые в процессе принятия управленческих решений и их документального оформления; методы и средства оценки эффективности информационных проектов и процессов.</w:t>
            </w:r>
          </w:p>
          <w:p w:rsidR="00E578EF" w:rsidRPr="00E271D2" w:rsidRDefault="00E578EF" w:rsidP="00E271D2">
            <w:pPr>
              <w:tabs>
                <w:tab w:val="left" w:pos="179"/>
              </w:tabs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Уметь: применять методы и программные средства обработки деловой информации для решения административных, аналитических и исследовательских задач; организовывать полипрофессиональное взаимодействие в процессе решения управленческих задач; эффективно использовать корпоративные информационные системы в профессиональной деятельности.</w:t>
            </w:r>
          </w:p>
          <w:p w:rsidR="00E578EF" w:rsidRPr="00000858" w:rsidRDefault="00E578EF" w:rsidP="00E271D2">
            <w:pPr>
              <w:tabs>
                <w:tab w:val="num" w:pos="0"/>
                <w:tab w:val="left" w:pos="179"/>
              </w:tabs>
              <w:jc w:val="both"/>
              <w:rPr>
                <w:sz w:val="24"/>
                <w:szCs w:val="24"/>
                <w:lang w:eastAsia="ru-RU"/>
              </w:rPr>
            </w:pPr>
            <w:r w:rsidRPr="00E271D2">
              <w:rPr>
                <w:sz w:val="24"/>
                <w:szCs w:val="24"/>
              </w:rPr>
              <w:t>Владеть: навыками использования современных методов и программных средств обработки управленческой информации, её презентации и обращения в форму документов;методами полипрофессионального взаимодействия в процессе принятия управленческих решений; методами эффективного использования корпоративных информационных систем.</w:t>
            </w:r>
          </w:p>
        </w:tc>
      </w:tr>
      <w:tr w:rsidR="00E578EF" w:rsidRPr="00DB1A40" w:rsidTr="00E271D2">
        <w:trPr>
          <w:trHeight w:val="1974"/>
        </w:trPr>
        <w:tc>
          <w:tcPr>
            <w:tcW w:w="2093" w:type="dxa"/>
          </w:tcPr>
          <w:p w:rsidR="00E578EF" w:rsidRDefault="00E578EF" w:rsidP="00183C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</w:t>
            </w:r>
          </w:p>
          <w:p w:rsidR="00E578EF" w:rsidRPr="00CE008C" w:rsidRDefault="00E578EF" w:rsidP="00183C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E578EF" w:rsidRPr="00D16B03" w:rsidRDefault="00E578EF" w:rsidP="00183C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.1</w:t>
            </w:r>
          </w:p>
          <w:p w:rsidR="00E578EF" w:rsidRPr="00646C82" w:rsidRDefault="00E578EF" w:rsidP="00183C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Знает: </w:t>
            </w:r>
            <w:r w:rsidRPr="00646C82">
              <w:rPr>
                <w:sz w:val="24"/>
                <w:szCs w:val="24"/>
              </w:rPr>
              <w:t>основные принципы организации современных информационных технологий применительно к различным уровням менеджмента;методические основы построения, методы создания и принципы проектирования информационных технологий и компьют</w:t>
            </w:r>
            <w:r>
              <w:rPr>
                <w:sz w:val="24"/>
                <w:szCs w:val="24"/>
              </w:rPr>
              <w:t>еризированных систем управления.</w:t>
            </w:r>
          </w:p>
          <w:p w:rsidR="00E578EF" w:rsidRPr="00D16B03" w:rsidRDefault="00E578EF" w:rsidP="00183C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.2</w:t>
            </w:r>
          </w:p>
          <w:p w:rsidR="00E578EF" w:rsidRDefault="00E578EF" w:rsidP="00183C9B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Умеет: </w:t>
            </w:r>
            <w:r w:rsidRPr="00646C82">
              <w:rPr>
                <w:sz w:val="24"/>
                <w:szCs w:val="24"/>
              </w:rPr>
              <w:t>реализ</w:t>
            </w:r>
            <w:r>
              <w:rPr>
                <w:sz w:val="24"/>
                <w:szCs w:val="24"/>
              </w:rPr>
              <w:t>овывать</w:t>
            </w:r>
            <w:r w:rsidRPr="00646C82">
              <w:rPr>
                <w:sz w:val="24"/>
                <w:szCs w:val="24"/>
              </w:rPr>
              <w:t xml:space="preserve"> последни</w:t>
            </w:r>
            <w:r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 xml:space="preserve"> достижени</w:t>
            </w:r>
            <w:r>
              <w:rPr>
                <w:sz w:val="24"/>
                <w:szCs w:val="24"/>
              </w:rPr>
              <w:t>я</w:t>
            </w:r>
            <w:r w:rsidRPr="00646C82">
              <w:rPr>
                <w:sz w:val="24"/>
                <w:szCs w:val="24"/>
              </w:rPr>
              <w:t xml:space="preserve"> науки и техникиприменительно к различным уровням менеджмента</w:t>
            </w:r>
            <w:r>
              <w:rPr>
                <w:sz w:val="24"/>
                <w:szCs w:val="24"/>
              </w:rPr>
              <w:t xml:space="preserve"> с использованием </w:t>
            </w:r>
            <w:r w:rsidRPr="00646C82">
              <w:rPr>
                <w:sz w:val="24"/>
                <w:szCs w:val="24"/>
              </w:rPr>
              <w:t>принцип</w:t>
            </w:r>
            <w:r>
              <w:rPr>
                <w:sz w:val="24"/>
                <w:szCs w:val="24"/>
              </w:rPr>
              <w:t>ов</w:t>
            </w:r>
            <w:r w:rsidRPr="00646C82">
              <w:rPr>
                <w:sz w:val="24"/>
                <w:szCs w:val="24"/>
              </w:rPr>
              <w:t xml:space="preserve"> организации современных информационных технологий</w:t>
            </w:r>
            <w:r>
              <w:rPr>
                <w:sz w:val="24"/>
                <w:szCs w:val="24"/>
              </w:rPr>
              <w:t xml:space="preserve">, </w:t>
            </w:r>
            <w:r w:rsidRPr="00646C82">
              <w:rPr>
                <w:sz w:val="24"/>
                <w:szCs w:val="24"/>
              </w:rPr>
              <w:t>компьют</w:t>
            </w:r>
            <w:r>
              <w:rPr>
                <w:sz w:val="24"/>
                <w:szCs w:val="24"/>
              </w:rPr>
              <w:t>еризированных систем управления.</w:t>
            </w:r>
          </w:p>
          <w:p w:rsidR="00E578EF" w:rsidRPr="00D16B03" w:rsidRDefault="00E578EF" w:rsidP="00183C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.3</w:t>
            </w:r>
          </w:p>
          <w:p w:rsidR="00E578EF" w:rsidRPr="00D16B03" w:rsidRDefault="00E578EF" w:rsidP="00183C9B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Владеет: </w:t>
            </w:r>
            <w:r w:rsidRPr="00106E5F">
              <w:rPr>
                <w:sz w:val="24"/>
                <w:szCs w:val="24"/>
              </w:rPr>
              <w:t>методически</w:t>
            </w:r>
            <w:r>
              <w:rPr>
                <w:sz w:val="24"/>
                <w:szCs w:val="24"/>
              </w:rPr>
              <w:t>ми</w:t>
            </w:r>
            <w:r w:rsidRPr="00106E5F">
              <w:rPr>
                <w:sz w:val="24"/>
                <w:szCs w:val="24"/>
              </w:rPr>
              <w:t xml:space="preserve"> основ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построения, метод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создания и принцип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проектирования информационных технологий и компьютеризированных систем управления; архитектуру информационных систем управления организации</w:t>
            </w:r>
            <w:r>
              <w:rPr>
                <w:sz w:val="24"/>
                <w:szCs w:val="24"/>
              </w:rPr>
              <w:t xml:space="preserve"> для решения задач профессиональной деятельности.</w:t>
            </w:r>
          </w:p>
        </w:tc>
        <w:tc>
          <w:tcPr>
            <w:tcW w:w="3827" w:type="dxa"/>
          </w:tcPr>
          <w:p w:rsidR="00E578EF" w:rsidRPr="00646C82" w:rsidRDefault="00E578EF" w:rsidP="00183C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Знает: </w:t>
            </w:r>
            <w:r w:rsidRPr="00646C82">
              <w:rPr>
                <w:sz w:val="24"/>
                <w:szCs w:val="24"/>
              </w:rPr>
              <w:t>основные принципы организации современных информационных технологий применительно к различным уровням менеджмента;методические основы построения, методы создания и принципы проектирования информационных технологий и компьют</w:t>
            </w:r>
            <w:r>
              <w:rPr>
                <w:sz w:val="24"/>
                <w:szCs w:val="24"/>
              </w:rPr>
              <w:t>еризированных систем управления.</w:t>
            </w:r>
          </w:p>
          <w:p w:rsidR="00E578EF" w:rsidRDefault="00E578EF" w:rsidP="00183C9B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Умеет: </w:t>
            </w:r>
            <w:r w:rsidRPr="00646C82">
              <w:rPr>
                <w:sz w:val="24"/>
                <w:szCs w:val="24"/>
              </w:rPr>
              <w:t>реализ</w:t>
            </w:r>
            <w:r>
              <w:rPr>
                <w:sz w:val="24"/>
                <w:szCs w:val="24"/>
              </w:rPr>
              <w:t>овывать</w:t>
            </w:r>
            <w:r w:rsidRPr="00646C82">
              <w:rPr>
                <w:sz w:val="24"/>
                <w:szCs w:val="24"/>
              </w:rPr>
              <w:t xml:space="preserve"> последни</w:t>
            </w:r>
            <w:r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 xml:space="preserve"> достижени</w:t>
            </w:r>
            <w:r>
              <w:rPr>
                <w:sz w:val="24"/>
                <w:szCs w:val="24"/>
              </w:rPr>
              <w:t>я</w:t>
            </w:r>
            <w:r w:rsidRPr="00646C82">
              <w:rPr>
                <w:sz w:val="24"/>
                <w:szCs w:val="24"/>
              </w:rPr>
              <w:t xml:space="preserve"> науки и техникиприменительно к различным уровням менеджмента</w:t>
            </w:r>
            <w:r>
              <w:rPr>
                <w:sz w:val="24"/>
                <w:szCs w:val="24"/>
              </w:rPr>
              <w:t xml:space="preserve"> с использованием </w:t>
            </w:r>
            <w:r w:rsidRPr="00646C82">
              <w:rPr>
                <w:sz w:val="24"/>
                <w:szCs w:val="24"/>
              </w:rPr>
              <w:t>принцип</w:t>
            </w:r>
            <w:r>
              <w:rPr>
                <w:sz w:val="24"/>
                <w:szCs w:val="24"/>
              </w:rPr>
              <w:t>ов</w:t>
            </w:r>
            <w:r w:rsidRPr="00646C82">
              <w:rPr>
                <w:sz w:val="24"/>
                <w:szCs w:val="24"/>
              </w:rPr>
              <w:t xml:space="preserve"> организации современных информационных технологий</w:t>
            </w:r>
            <w:r>
              <w:rPr>
                <w:sz w:val="24"/>
                <w:szCs w:val="24"/>
              </w:rPr>
              <w:t xml:space="preserve">, </w:t>
            </w:r>
            <w:r w:rsidRPr="00646C82">
              <w:rPr>
                <w:sz w:val="24"/>
                <w:szCs w:val="24"/>
              </w:rPr>
              <w:t>компьют</w:t>
            </w:r>
            <w:r>
              <w:rPr>
                <w:sz w:val="24"/>
                <w:szCs w:val="24"/>
              </w:rPr>
              <w:t>еризированных систем управления.</w:t>
            </w:r>
          </w:p>
          <w:p w:rsidR="00E578EF" w:rsidRPr="00D16B03" w:rsidRDefault="00E578EF" w:rsidP="00183C9B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Владеет: </w:t>
            </w:r>
            <w:r w:rsidRPr="00106E5F">
              <w:rPr>
                <w:sz w:val="24"/>
                <w:szCs w:val="24"/>
              </w:rPr>
              <w:t>методически</w:t>
            </w:r>
            <w:r>
              <w:rPr>
                <w:sz w:val="24"/>
                <w:szCs w:val="24"/>
              </w:rPr>
              <w:t>ми</w:t>
            </w:r>
            <w:r w:rsidRPr="00106E5F">
              <w:rPr>
                <w:sz w:val="24"/>
                <w:szCs w:val="24"/>
              </w:rPr>
              <w:t xml:space="preserve"> основ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построения, метод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создания и принцип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проектирования информационных технологий и компьютеризированных систем управления; архитектуру информационных систем управления организации</w:t>
            </w:r>
            <w:r>
              <w:rPr>
                <w:sz w:val="24"/>
                <w:szCs w:val="24"/>
              </w:rPr>
              <w:t xml:space="preserve"> для решения задач профессиональной деятельности.</w:t>
            </w:r>
          </w:p>
        </w:tc>
      </w:tr>
      <w:tr w:rsidR="00E578EF" w:rsidRPr="00DB1A40" w:rsidTr="003D5CBD">
        <w:trPr>
          <w:trHeight w:val="8779"/>
        </w:trPr>
        <w:tc>
          <w:tcPr>
            <w:tcW w:w="2093" w:type="dxa"/>
          </w:tcPr>
          <w:p w:rsidR="00E578EF" w:rsidRPr="00DB1A4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ПК-1. </w:t>
            </w:r>
            <w:r w:rsidRPr="00797BB2">
              <w:rPr>
                <w:sz w:val="24"/>
                <w:szCs w:val="24"/>
              </w:rPr>
              <w:t>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и осуществлять диагностику</w:t>
            </w:r>
            <w:r>
              <w:rPr>
                <w:sz w:val="24"/>
                <w:szCs w:val="24"/>
              </w:rPr>
              <w:t xml:space="preserve"> организационной культуры</w:t>
            </w:r>
          </w:p>
        </w:tc>
        <w:tc>
          <w:tcPr>
            <w:tcW w:w="3827" w:type="dxa"/>
          </w:tcPr>
          <w:p w:rsidR="00E578EF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ПК-1.1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Знает: содержание основных понятий, категорий</w:t>
            </w:r>
            <w:r>
              <w:rPr>
                <w:sz w:val="24"/>
                <w:szCs w:val="24"/>
              </w:rPr>
              <w:t xml:space="preserve"> теории мотивации</w:t>
            </w:r>
            <w:r w:rsidRPr="00D8240C">
              <w:rPr>
                <w:sz w:val="24"/>
                <w:szCs w:val="24"/>
              </w:rPr>
              <w:t xml:space="preserve">; </w:t>
            </w:r>
            <w:r w:rsidRPr="00624A66">
              <w:rPr>
                <w:sz w:val="24"/>
                <w:szCs w:val="24"/>
              </w:rPr>
              <w:t>механизмы выдвижения в лидеры, особенности командной работы</w:t>
            </w:r>
            <w:r>
              <w:rPr>
                <w:sz w:val="24"/>
                <w:szCs w:val="24"/>
              </w:rPr>
              <w:t>; з</w:t>
            </w:r>
            <w:r w:rsidRPr="00624A66">
              <w:rPr>
                <w:sz w:val="24"/>
                <w:szCs w:val="24"/>
              </w:rPr>
              <w:t>акономерност</w:t>
            </w:r>
            <w:r>
              <w:rPr>
                <w:sz w:val="24"/>
                <w:szCs w:val="24"/>
              </w:rPr>
              <w:t xml:space="preserve">и и принципы командообразования; </w:t>
            </w:r>
            <w:r w:rsidRPr="00D8240C">
              <w:rPr>
                <w:sz w:val="24"/>
                <w:szCs w:val="24"/>
              </w:rPr>
              <w:t>роль менеджмента в</w:t>
            </w:r>
            <w:r>
              <w:rPr>
                <w:sz w:val="24"/>
                <w:szCs w:val="24"/>
              </w:rPr>
              <w:t xml:space="preserve"> особенностях формирования власти в организациях.</w:t>
            </w:r>
          </w:p>
          <w:p w:rsidR="00E578EF" w:rsidRPr="00624A66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8240C">
              <w:rPr>
                <w:sz w:val="24"/>
                <w:szCs w:val="24"/>
              </w:rPr>
              <w:t>ПК-1.2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Умеет: </w:t>
            </w:r>
            <w:r w:rsidRPr="00624A66">
              <w:rPr>
                <w:sz w:val="24"/>
                <w:szCs w:val="24"/>
                <w:shd w:val="clear" w:color="auto" w:fill="FFFFFF"/>
              </w:rPr>
              <w:t>организовывать командное взаимодействие для решения управленческих задач по управлению персоналом</w:t>
            </w:r>
            <w:r>
              <w:rPr>
                <w:sz w:val="24"/>
                <w:szCs w:val="24"/>
                <w:shd w:val="clear" w:color="auto" w:fill="FFFFFF"/>
              </w:rPr>
              <w:t>; и</w:t>
            </w:r>
            <w:r w:rsidRPr="00624A66">
              <w:rPr>
                <w:sz w:val="24"/>
                <w:szCs w:val="24"/>
                <w:shd w:val="clear" w:color="auto" w:fill="FFFFFF"/>
              </w:rPr>
              <w:t>спользовать теоретические знания для формирования лидерских качеств</w:t>
            </w:r>
            <w:r>
              <w:rPr>
                <w:sz w:val="24"/>
                <w:szCs w:val="24"/>
                <w:shd w:val="clear" w:color="auto" w:fill="FFFFFF"/>
              </w:rPr>
              <w:t>; с</w:t>
            </w:r>
            <w:r w:rsidRPr="00624A66">
              <w:rPr>
                <w:sz w:val="24"/>
                <w:szCs w:val="24"/>
                <w:shd w:val="clear" w:color="auto" w:fill="FFFFFF"/>
              </w:rPr>
              <w:t>оздавать эффективную команду</w:t>
            </w:r>
            <w:r w:rsidRPr="00797BB2">
              <w:rPr>
                <w:sz w:val="24"/>
                <w:szCs w:val="24"/>
              </w:rPr>
              <w:t>для решения стратегических и оперативных управленческих задач</w:t>
            </w:r>
            <w:r>
              <w:rPr>
                <w:sz w:val="24"/>
                <w:szCs w:val="24"/>
                <w:shd w:val="clear" w:color="auto" w:fill="FFFFFF"/>
              </w:rPr>
              <w:t>; у</w:t>
            </w:r>
            <w:r w:rsidRPr="00624A66">
              <w:rPr>
                <w:sz w:val="24"/>
                <w:szCs w:val="24"/>
                <w:shd w:val="clear" w:color="auto" w:fill="FFFFFF"/>
              </w:rPr>
              <w:t>меть формировать взаимоотношения в коллективе, корпоративную этику</w:t>
            </w:r>
            <w:r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797BB2">
              <w:rPr>
                <w:sz w:val="24"/>
                <w:szCs w:val="24"/>
              </w:rPr>
              <w:t>проводить аудит человеческих ресурсов</w:t>
            </w:r>
            <w:r w:rsidRPr="00624A66">
              <w:rPr>
                <w:sz w:val="24"/>
                <w:szCs w:val="24"/>
                <w:shd w:val="clear" w:color="auto" w:fill="FFFFFF"/>
              </w:rPr>
              <w:t>.</w:t>
            </w:r>
          </w:p>
          <w:p w:rsidR="00E578EF" w:rsidRPr="00DB1A4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ПК-1.3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Владеет:</w:t>
            </w:r>
            <w:r w:rsidRPr="00624A66">
              <w:rPr>
                <w:sz w:val="24"/>
                <w:szCs w:val="24"/>
              </w:rPr>
              <w:t>навыками создания эффективной команды</w:t>
            </w:r>
            <w:r w:rsidRPr="00797BB2">
              <w:rPr>
                <w:sz w:val="24"/>
                <w:szCs w:val="24"/>
              </w:rPr>
              <w:t>для решения стратегических и оперативных управленческих задач, а также для организации групповой работы на основе знания процессов групповой динамики</w:t>
            </w:r>
            <w:r>
              <w:rPr>
                <w:sz w:val="24"/>
                <w:szCs w:val="24"/>
              </w:rPr>
              <w:t xml:space="preserve">; </w:t>
            </w:r>
            <w:r w:rsidRPr="00624A66">
              <w:rPr>
                <w:sz w:val="24"/>
                <w:szCs w:val="24"/>
              </w:rPr>
              <w:t>навыками управления деятельностью команды, навыками работы в коллективе</w:t>
            </w:r>
            <w:r w:rsidRPr="00797BB2">
              <w:rPr>
                <w:sz w:val="24"/>
                <w:szCs w:val="24"/>
              </w:rPr>
              <w:t>для решения стратегических и оперативных управленческих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3D5CBD" w:rsidRDefault="00E578EF" w:rsidP="00183C9B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Знать: </w:t>
            </w:r>
            <w:r w:rsidRPr="003D5CBD">
              <w:rPr>
                <w:sz w:val="24"/>
                <w:szCs w:val="24"/>
              </w:rPr>
              <w:t>- методы эффективного руководства человеческими ресурсами и основы командообразования;</w:t>
            </w:r>
          </w:p>
          <w:p w:rsidR="00E578EF" w:rsidRPr="0013398A" w:rsidRDefault="00E578EF" w:rsidP="00183C9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CBD">
              <w:rPr>
                <w:sz w:val="24"/>
                <w:szCs w:val="24"/>
              </w:rPr>
              <w:t xml:space="preserve">- основные теории и концепции взаимодействия людей в организации, включая вопросы мотивации, командообразования, коммуникаций, лидерства и </w:t>
            </w:r>
            <w:r w:rsidRPr="00797BB2">
              <w:rPr>
                <w:sz w:val="24"/>
                <w:szCs w:val="24"/>
              </w:rPr>
              <w:t>осуществл</w:t>
            </w:r>
            <w:r>
              <w:rPr>
                <w:sz w:val="24"/>
                <w:szCs w:val="24"/>
              </w:rPr>
              <w:t>ения</w:t>
            </w:r>
            <w:r w:rsidRPr="00797BB2">
              <w:rPr>
                <w:sz w:val="24"/>
                <w:szCs w:val="24"/>
              </w:rPr>
              <w:t xml:space="preserve"> диагностик</w:t>
            </w:r>
            <w:r>
              <w:rPr>
                <w:sz w:val="24"/>
                <w:szCs w:val="24"/>
              </w:rPr>
              <w:t>и организационной культуры</w:t>
            </w:r>
          </w:p>
          <w:p w:rsidR="00E578EF" w:rsidRPr="003D5CBD" w:rsidRDefault="00E578EF" w:rsidP="00183C9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  <w:r w:rsidRPr="003D5CBD">
              <w:rPr>
                <w:sz w:val="24"/>
                <w:szCs w:val="24"/>
              </w:rPr>
              <w:t>- организовывать командную работу;</w:t>
            </w:r>
          </w:p>
          <w:p w:rsidR="00E578EF" w:rsidRPr="003D5CBD" w:rsidRDefault="00E578EF" w:rsidP="00183C9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-разрабатывать мероприятия по мотивированию и стимулированию персонала организации к производительному труду.</w:t>
            </w:r>
          </w:p>
          <w:p w:rsidR="00E578EF" w:rsidRPr="003D5CBD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3D5CBD">
              <w:rPr>
                <w:sz w:val="24"/>
                <w:szCs w:val="24"/>
              </w:rPr>
              <w:t>-навыками разработки управленческих решений в формате устойчивого развития организации;</w:t>
            </w:r>
          </w:p>
          <w:p w:rsidR="00E578EF" w:rsidRPr="003D5CBD" w:rsidRDefault="00E578EF" w:rsidP="00183C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 xml:space="preserve">- навыками решения типичных и проблемных управленческих задач в условиях рисков и неопределенности внешней среды. </w:t>
            </w:r>
          </w:p>
          <w:p w:rsidR="00E578EF" w:rsidRPr="00DB1A40" w:rsidRDefault="00E578EF" w:rsidP="00183C9B">
            <w:pPr>
              <w:jc w:val="both"/>
              <w:rPr>
                <w:sz w:val="24"/>
                <w:szCs w:val="24"/>
              </w:rPr>
            </w:pP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Pr="00DB1A4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ПК-2. </w:t>
            </w:r>
            <w:r w:rsidRPr="00797BB2">
              <w:rPr>
                <w:sz w:val="24"/>
                <w:szCs w:val="24"/>
              </w:rPr>
              <w:t>владением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</w:t>
            </w:r>
            <w:r>
              <w:rPr>
                <w:sz w:val="24"/>
                <w:szCs w:val="24"/>
              </w:rPr>
              <w:t>ле в межкультурной среде</w:t>
            </w:r>
          </w:p>
        </w:tc>
        <w:tc>
          <w:tcPr>
            <w:tcW w:w="3827" w:type="dxa"/>
          </w:tcPr>
          <w:p w:rsidR="00E578EF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8240C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>к</w:t>
            </w:r>
            <w:r w:rsidRPr="00AB7F61">
              <w:rPr>
                <w:sz w:val="24"/>
                <w:szCs w:val="24"/>
              </w:rPr>
              <w:t>онцептуальные основы</w:t>
            </w:r>
            <w:r w:rsidRPr="00797BB2">
              <w:rPr>
                <w:sz w:val="24"/>
                <w:szCs w:val="24"/>
              </w:rPr>
              <w:t>проектировани</w:t>
            </w:r>
            <w:r>
              <w:rPr>
                <w:sz w:val="24"/>
                <w:szCs w:val="24"/>
              </w:rPr>
              <w:t>я</w:t>
            </w:r>
            <w:r w:rsidRPr="00797BB2">
              <w:rPr>
                <w:sz w:val="24"/>
                <w:szCs w:val="24"/>
              </w:rPr>
              <w:t xml:space="preserve"> межличностных, групповых и организационных коммуникаций</w:t>
            </w:r>
            <w:r>
              <w:rPr>
                <w:sz w:val="24"/>
                <w:szCs w:val="24"/>
              </w:rPr>
              <w:t xml:space="preserve">; </w:t>
            </w:r>
            <w:r w:rsidRPr="00797BB2">
              <w:rPr>
                <w:sz w:val="24"/>
                <w:szCs w:val="24"/>
              </w:rPr>
              <w:t>современны</w:t>
            </w:r>
            <w:r>
              <w:rPr>
                <w:sz w:val="24"/>
                <w:szCs w:val="24"/>
              </w:rPr>
              <w:t>е</w:t>
            </w:r>
            <w:r w:rsidRPr="00797BB2">
              <w:rPr>
                <w:sz w:val="24"/>
                <w:szCs w:val="24"/>
              </w:rPr>
              <w:t xml:space="preserve"> технологий управления персоналом, в том чис</w:t>
            </w:r>
            <w:r>
              <w:rPr>
                <w:sz w:val="24"/>
                <w:szCs w:val="24"/>
              </w:rPr>
              <w:t>ле в межкультурной среде; юридические особенности формирования трудовых взаимоотношений в организациях.</w:t>
            </w:r>
          </w:p>
          <w:p w:rsidR="00E578EF" w:rsidRPr="003235D5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8240C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Умеет: </w:t>
            </w:r>
            <w:r w:rsidRPr="00F01BFB">
              <w:rPr>
                <w:sz w:val="24"/>
                <w:szCs w:val="24"/>
              </w:rPr>
              <w:t xml:space="preserve">применять действующие отечественные и международные </w:t>
            </w:r>
            <w:r w:rsidRPr="00797BB2">
              <w:rPr>
                <w:sz w:val="24"/>
                <w:szCs w:val="24"/>
              </w:rPr>
              <w:t>технологи</w:t>
            </w:r>
            <w:r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 xml:space="preserve"> управления персоналом</w:t>
            </w:r>
            <w:r>
              <w:rPr>
                <w:sz w:val="24"/>
                <w:szCs w:val="24"/>
              </w:rPr>
              <w:t xml:space="preserve"> для эффективной работы организации; использовать </w:t>
            </w:r>
            <w:r w:rsidRPr="00F01BFB">
              <w:rPr>
                <w:sz w:val="24"/>
                <w:szCs w:val="24"/>
              </w:rPr>
              <w:t>нормативные документы</w:t>
            </w:r>
            <w:r>
              <w:rPr>
                <w:sz w:val="24"/>
                <w:szCs w:val="24"/>
              </w:rPr>
              <w:t>, в том числе в области трудового права дляу</w:t>
            </w:r>
            <w:r w:rsidRPr="003235D5">
              <w:rPr>
                <w:sz w:val="24"/>
                <w:szCs w:val="24"/>
              </w:rPr>
              <w:t>правлени</w:t>
            </w:r>
            <w:r>
              <w:rPr>
                <w:sz w:val="24"/>
                <w:szCs w:val="24"/>
              </w:rPr>
              <w:t>я</w:t>
            </w:r>
            <w:r w:rsidRPr="003235D5">
              <w:rPr>
                <w:sz w:val="24"/>
                <w:szCs w:val="24"/>
              </w:rPr>
              <w:t xml:space="preserve"> человеческими ресурсами</w:t>
            </w:r>
            <w:r>
              <w:rPr>
                <w:sz w:val="24"/>
                <w:szCs w:val="24"/>
              </w:rPr>
              <w:t xml:space="preserve"> организаций.</w:t>
            </w:r>
          </w:p>
          <w:p w:rsidR="00E578EF" w:rsidRDefault="00E578EF" w:rsidP="00183C9B">
            <w:pPr>
              <w:autoSpaceDE w:val="0"/>
              <w:autoSpaceDN w:val="0"/>
              <w:adjustRightInd w:val="0"/>
              <w:spacing w:line="120" w:lineRule="auto"/>
              <w:rPr>
                <w:sz w:val="24"/>
                <w:szCs w:val="24"/>
              </w:rPr>
            </w:pPr>
          </w:p>
          <w:p w:rsidR="00E578EF" w:rsidRPr="00DB1A4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  <w:r w:rsidRPr="00D8240C">
              <w:rPr>
                <w:sz w:val="24"/>
                <w:szCs w:val="24"/>
              </w:rPr>
              <w:t>.3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Владеет:</w:t>
            </w:r>
            <w:r w:rsidRPr="00797BB2">
              <w:rPr>
                <w:sz w:val="24"/>
                <w:szCs w:val="24"/>
              </w:rPr>
              <w:t>различными способами разрешения конфликтных ситуаций при проектировании межличностных, групповых и организ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ционных коммуникаций на основе современных технологий управл</w:t>
            </w:r>
            <w:r w:rsidRPr="00797BB2">
              <w:rPr>
                <w:sz w:val="24"/>
                <w:szCs w:val="24"/>
              </w:rPr>
              <w:t>е</w:t>
            </w:r>
            <w:r w:rsidRPr="00797BB2">
              <w:rPr>
                <w:sz w:val="24"/>
                <w:szCs w:val="24"/>
              </w:rPr>
              <w:t>ния персоналом, в том чис</w:t>
            </w:r>
            <w:r>
              <w:rPr>
                <w:sz w:val="24"/>
                <w:szCs w:val="24"/>
              </w:rPr>
              <w:t>ле в межкультурной среде для эффективной работы организации.</w:t>
            </w:r>
          </w:p>
        </w:tc>
        <w:tc>
          <w:tcPr>
            <w:tcW w:w="3827" w:type="dxa"/>
          </w:tcPr>
          <w:p w:rsidR="00E578EF" w:rsidRPr="003D5CBD" w:rsidRDefault="00E578EF" w:rsidP="00183C9B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Знать: </w:t>
            </w:r>
            <w:r w:rsidRPr="003D5CBD">
              <w:rPr>
                <w:sz w:val="24"/>
                <w:szCs w:val="24"/>
              </w:rPr>
              <w:t>современные технологии управления персоналом;</w:t>
            </w:r>
          </w:p>
          <w:p w:rsidR="00E578EF" w:rsidRPr="003D5CBD" w:rsidRDefault="00E578EF" w:rsidP="00183C9B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современные теории конфликтов;</w:t>
            </w:r>
          </w:p>
          <w:p w:rsidR="00E578EF" w:rsidRPr="003D5CBD" w:rsidRDefault="00E578EF" w:rsidP="00183C9B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 xml:space="preserve">- особенности </w:t>
            </w:r>
            <w:r w:rsidRPr="003D5CBD">
              <w:rPr>
                <w:color w:val="000000"/>
                <w:sz w:val="24"/>
                <w:szCs w:val="24"/>
              </w:rPr>
              <w:t>межличностных, групповых и организационных коммуникаций</w:t>
            </w:r>
            <w:r w:rsidRPr="003D5CBD">
              <w:rPr>
                <w:sz w:val="24"/>
                <w:szCs w:val="24"/>
              </w:rPr>
              <w:t>;</w:t>
            </w:r>
          </w:p>
          <w:p w:rsidR="00E578EF" w:rsidRPr="003D5CBD" w:rsidRDefault="00E578EF" w:rsidP="00183C9B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юридические особенности формирования трудовых взаимоотношений в организациях;</w:t>
            </w:r>
          </w:p>
          <w:p w:rsidR="00E578EF" w:rsidRPr="003D5CBD" w:rsidRDefault="00E578EF" w:rsidP="00183C9B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Уметь: </w:t>
            </w:r>
            <w:r w:rsidRPr="003D5CBD">
              <w:rPr>
                <w:sz w:val="24"/>
                <w:szCs w:val="24"/>
              </w:rPr>
              <w:t>применять действующие отечественные и международные технологии управления персоналом для эффективной работы персонала организации;</w:t>
            </w:r>
          </w:p>
          <w:p w:rsidR="00E578EF" w:rsidRPr="003D5CBD" w:rsidRDefault="00E578EF" w:rsidP="00183C9B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использовать нормативные документы, в том числе в области трудового права для</w:t>
            </w:r>
            <w:r w:rsidRPr="003D5CBD">
              <w:rPr>
                <w:color w:val="000000"/>
                <w:sz w:val="24"/>
                <w:szCs w:val="24"/>
              </w:rPr>
              <w:t xml:space="preserve"> управления человеческими ресурсами организаций</w:t>
            </w:r>
            <w:r w:rsidRPr="003D5CBD">
              <w:rPr>
                <w:sz w:val="24"/>
                <w:szCs w:val="24"/>
              </w:rPr>
              <w:t>;</w:t>
            </w:r>
          </w:p>
          <w:p w:rsidR="00E578EF" w:rsidRPr="00B21586" w:rsidRDefault="00E578EF" w:rsidP="00183C9B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B21586">
              <w:rPr>
                <w:sz w:val="24"/>
                <w:szCs w:val="24"/>
              </w:rPr>
              <w:t>навыками разрешения конфликтных ситуаций при проектировании межличностных, групповых и организационных комм</w:t>
            </w:r>
            <w:r w:rsidRPr="00B21586">
              <w:rPr>
                <w:sz w:val="24"/>
                <w:szCs w:val="24"/>
              </w:rPr>
              <w:t>у</w:t>
            </w:r>
            <w:r w:rsidRPr="00B21586">
              <w:rPr>
                <w:sz w:val="24"/>
                <w:szCs w:val="24"/>
              </w:rPr>
              <w:t>никаций</w:t>
            </w:r>
            <w:r w:rsidRPr="00B21586">
              <w:rPr>
                <w:color w:val="000000"/>
                <w:sz w:val="24"/>
                <w:szCs w:val="24"/>
              </w:rPr>
              <w:t>;</w:t>
            </w:r>
          </w:p>
          <w:p w:rsidR="00E578EF" w:rsidRPr="00B21586" w:rsidRDefault="00E578EF" w:rsidP="00183C9B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B21586">
              <w:rPr>
                <w:sz w:val="24"/>
                <w:szCs w:val="24"/>
              </w:rPr>
              <w:t>- навыками управления персоналом, в том числе в межкультурной среде для эффективной работы организации.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Default="00E578EF" w:rsidP="00183C9B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>владением навыками стратегического анализа, разработки и осуществления стратегии организации, направленной на обеспечение конкурентоспособности</w:t>
            </w:r>
          </w:p>
        </w:tc>
        <w:tc>
          <w:tcPr>
            <w:tcW w:w="3827" w:type="dxa"/>
          </w:tcPr>
          <w:p w:rsidR="00E578EF" w:rsidRPr="008908A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ПК-3.1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 xml:space="preserve">Знает: роль маркетинга в деятельности организаций; содержание и направления менеджмента организаций; основы управления качеством на предприятиях; требования к </w:t>
            </w:r>
            <w:r w:rsidRPr="008908A0">
              <w:rPr>
                <w:color w:val="000000"/>
                <w:sz w:val="24"/>
                <w:szCs w:val="24"/>
              </w:rPr>
              <w:t>управлению внешнеэкономической деятельностью</w:t>
            </w:r>
            <w:r w:rsidRPr="008908A0">
              <w:rPr>
                <w:sz w:val="24"/>
                <w:szCs w:val="24"/>
              </w:rPr>
              <w:t xml:space="preserve"> предприятий.</w:t>
            </w:r>
          </w:p>
          <w:p w:rsidR="00E578EF" w:rsidRPr="008908A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ПК-3.2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 xml:space="preserve">Умеет: организовывать и управлять технологическими процессами производства направленной на обеспечение конкурентоспособности с целью качественного управления </w:t>
            </w:r>
            <w:r w:rsidRPr="008908A0">
              <w:rPr>
                <w:color w:val="000000"/>
                <w:sz w:val="24"/>
                <w:szCs w:val="24"/>
              </w:rPr>
              <w:t>коммерческой деятельностью организации.</w:t>
            </w:r>
          </w:p>
          <w:p w:rsidR="00E578EF" w:rsidRPr="00D8240C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ПК-3.3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>Владеет: навыками стратегического анализа, разработки и осуществления стратегии организации, направленной на обеспечение конкурентоспособности организации с целью качественного управления во всех направлениях деятельности организации (маркетинга, коммерции и т.д.).</w:t>
            </w:r>
          </w:p>
        </w:tc>
        <w:tc>
          <w:tcPr>
            <w:tcW w:w="3827" w:type="dxa"/>
          </w:tcPr>
          <w:p w:rsidR="00E578EF" w:rsidRPr="008908A0" w:rsidRDefault="00E578EF" w:rsidP="00183C9B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Знает:сущность стратегического управления;</w:t>
            </w:r>
            <w:r w:rsidRPr="008908A0">
              <w:rPr>
                <w:spacing w:val="-6"/>
                <w:sz w:val="24"/>
                <w:szCs w:val="24"/>
              </w:rPr>
              <w:t xml:space="preserve"> методы стратегического анализа.</w:t>
            </w:r>
          </w:p>
          <w:p w:rsidR="00E578EF" w:rsidRPr="008908A0" w:rsidRDefault="00E578EF" w:rsidP="00183C9B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Умеет: оценивать состояние внешней среды и внутренние ресурсы организации на основе методов стратегического анализа;разрабатывать стратегические направления развития организации.</w:t>
            </w:r>
          </w:p>
          <w:p w:rsidR="00E578EF" w:rsidRPr="00DB1A40" w:rsidRDefault="00E578EF" w:rsidP="00183C9B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Владеет: способностью разработать бизнес-стратегии на основе комплексного анализа рынка, оценки конкурентной среды и поведения потребителей; способностью планировать и осуществлять управленческие воздействия в процессе достижения стратегических целей.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Pr="008908A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F12BAB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ПК-4.1</w:t>
            </w:r>
            <w:r>
              <w:rPr>
                <w:sz w:val="24"/>
                <w:szCs w:val="24"/>
              </w:rPr>
              <w:t xml:space="preserve">. </w:t>
            </w:r>
            <w:r w:rsidRPr="00F12BAB">
              <w:rPr>
                <w:sz w:val="24"/>
                <w:szCs w:val="24"/>
              </w:rPr>
              <w:t>Знает: основные виды финансовых инструментов, обеспечивающих обоснование и внедрение экономической стратегии предприятия; основы функционирования финансовых рынков, условия функционирования национальной экономики, понятия и факторы экономического роста; основы российской налоговой системы для разработки приоритетных направлений деятельности предприятия</w:t>
            </w:r>
            <w:r>
              <w:rPr>
                <w:sz w:val="24"/>
                <w:szCs w:val="24"/>
              </w:rPr>
              <w:t>.</w:t>
            </w:r>
          </w:p>
          <w:p w:rsidR="00E578EF" w:rsidRPr="00F12BAB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ПК-4.2</w:t>
            </w:r>
            <w:r>
              <w:rPr>
                <w:sz w:val="24"/>
                <w:szCs w:val="24"/>
              </w:rPr>
              <w:t xml:space="preserve">. </w:t>
            </w:r>
            <w:r w:rsidRPr="00F12BAB">
              <w:rPr>
                <w:sz w:val="24"/>
                <w:szCs w:val="24"/>
              </w:rPr>
              <w:t>Умеет: анализировать финансовую и экономическую информацию, необходимую для разработки и внедрения экономической стратегии предприятия, принятия эффективных управленческих решений в профессиональной сфере; оценивать процентные, кредитные, курсовые, рыночные, операционные, общеэкономические, политические риски неблагоприятных экономических и политических событий для разработки приоритетных направлений деятельности предприятия.</w:t>
            </w:r>
          </w:p>
          <w:p w:rsidR="00E578EF" w:rsidRPr="008908A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ПК-4.3</w:t>
            </w:r>
            <w:r>
              <w:rPr>
                <w:sz w:val="24"/>
                <w:szCs w:val="24"/>
              </w:rPr>
              <w:t xml:space="preserve">. </w:t>
            </w:r>
            <w:r w:rsidRPr="00F12BAB">
              <w:rPr>
                <w:sz w:val="24"/>
                <w:szCs w:val="24"/>
              </w:rPr>
              <w:t>Владеет: 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капитала.</w:t>
            </w:r>
          </w:p>
        </w:tc>
        <w:tc>
          <w:tcPr>
            <w:tcW w:w="3827" w:type="dxa"/>
          </w:tcPr>
          <w:p w:rsidR="00E578EF" w:rsidRPr="00417027" w:rsidRDefault="00E578EF" w:rsidP="00183C9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417027">
              <w:rPr>
                <w:sz w:val="24"/>
                <w:szCs w:val="24"/>
              </w:rPr>
              <w:t>Знать: современные методы экономического анализа хозяйственной деятельности предприятия, различные подходы к анализу факторов изменения важнейших экономических показателей,  методики анализа и систему показателей важнейших сторон хозяйственной деятельности фирмы; понимать основные проблемы эффективности хозяйственной деятельности организации, видеть их многообразие и взаимосвязь с процессами, происходящими в обществе.</w:t>
            </w:r>
          </w:p>
          <w:p w:rsidR="00E578EF" w:rsidRPr="00F12BAB" w:rsidRDefault="00E578EF" w:rsidP="00183C9B">
            <w:pPr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Уметь: проводить аналитическую работу по выявлению и оценке влияния факторов на экономические результаты деятельности организации, использовать методы экономического анализа в своей профессиональной деятельности, выявлять проблемы экономического характера при анализе конкретных ситуаций на микроуровне, предлагать способы их решения и оценивать ожидаемые результаты; выполнять необходимые для составления экономических  разделов планов расчеты, уметь в письменной и устной форме логично оформлять результаты своих исследований, отстаивать свою точку зрения.</w:t>
            </w:r>
          </w:p>
          <w:p w:rsidR="00E578EF" w:rsidRPr="008908A0" w:rsidRDefault="00E578EF" w:rsidP="00183C9B">
            <w:pPr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Владеть:навыками поиска, сбора, систематизации и использования информации; важнейшими методами анализа экономических явлений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 </w:t>
            </w:r>
            <w:r w:rsidRPr="00797BB2">
              <w:rPr>
                <w:sz w:val="24"/>
                <w:szCs w:val="24"/>
              </w:rPr>
              <w:t>способностью участвовать в управлении проектом, программой внедрения технологических и продуктовых инноваций или программой</w:t>
            </w:r>
            <w:r>
              <w:rPr>
                <w:sz w:val="24"/>
                <w:szCs w:val="24"/>
              </w:rPr>
              <w:t xml:space="preserve"> организационных изменений</w:t>
            </w:r>
          </w:p>
        </w:tc>
        <w:tc>
          <w:tcPr>
            <w:tcW w:w="3827" w:type="dxa"/>
          </w:tcPr>
          <w:p w:rsidR="00E578EF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ПК-5.1. </w:t>
            </w:r>
            <w:r w:rsidRPr="00CE4C66">
              <w:rPr>
                <w:sz w:val="24"/>
                <w:szCs w:val="24"/>
              </w:rPr>
              <w:t>Знает</w:t>
            </w:r>
            <w:r>
              <w:rPr>
                <w:sz w:val="24"/>
                <w:szCs w:val="24"/>
              </w:rPr>
              <w:t>:</w:t>
            </w:r>
            <w:r w:rsidRPr="00B17443">
              <w:rPr>
                <w:sz w:val="24"/>
                <w:szCs w:val="24"/>
              </w:rPr>
              <w:t>место и роль управления проектами в общей системе организационно-экономических знаний; современную методологию и технологию управления проектами; основные типы и характеристики проектов; функции управления проектами; основные этапы реализации проектов; основные нормативные акты, регламентирующие проектную деятельность; современный инструментарий в области управления проектами.</w:t>
            </w:r>
          </w:p>
          <w:p w:rsidR="00E578EF" w:rsidRPr="00B17443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5</w:t>
            </w:r>
            <w:r w:rsidRPr="00D8240C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Умеет:</w:t>
            </w:r>
            <w:r>
              <w:rPr>
                <w:sz w:val="24"/>
                <w:szCs w:val="24"/>
              </w:rPr>
              <w:t xml:space="preserve"> р</w:t>
            </w:r>
            <w:r w:rsidRPr="00B17443">
              <w:rPr>
                <w:sz w:val="24"/>
                <w:szCs w:val="24"/>
              </w:rPr>
              <w:t>азрабатывать и реализовывать проект полного цикла  с учётом структурной декомпозиция работ проекта</w:t>
            </w:r>
            <w:r>
              <w:rPr>
                <w:sz w:val="24"/>
                <w:szCs w:val="24"/>
              </w:rPr>
              <w:t>; осуществлять о</w:t>
            </w:r>
            <w:r w:rsidRPr="00AD505C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ю</w:t>
            </w:r>
            <w:r w:rsidRPr="00AD505C">
              <w:rPr>
                <w:sz w:val="24"/>
                <w:szCs w:val="24"/>
              </w:rPr>
              <w:t xml:space="preserve"> закупок для государственных, муниципальных и корпоративных нужд</w:t>
            </w:r>
            <w:r>
              <w:rPr>
                <w:sz w:val="24"/>
                <w:szCs w:val="24"/>
              </w:rPr>
              <w:t xml:space="preserve"> с использованием рекламного маркетинга в рамках управления проектами.</w:t>
            </w:r>
          </w:p>
          <w:p w:rsidR="00E578EF" w:rsidRPr="00D8240C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D8240C">
              <w:rPr>
                <w:sz w:val="24"/>
                <w:szCs w:val="24"/>
              </w:rPr>
              <w:t>.3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Владеет:</w:t>
            </w:r>
            <w:r w:rsidRPr="00797BB2">
              <w:rPr>
                <w:sz w:val="24"/>
                <w:szCs w:val="24"/>
              </w:rPr>
              <w:t>способностью участвовать в управлении проектом, программой внедрения технологических и продуктовых инноваций или программой</w:t>
            </w:r>
            <w:r>
              <w:rPr>
                <w:sz w:val="24"/>
                <w:szCs w:val="24"/>
              </w:rPr>
              <w:t xml:space="preserve"> организационных изменений</w:t>
            </w:r>
          </w:p>
        </w:tc>
        <w:tc>
          <w:tcPr>
            <w:tcW w:w="3827" w:type="dxa"/>
          </w:tcPr>
          <w:p w:rsidR="00E578EF" w:rsidRPr="00417027" w:rsidRDefault="00E578EF" w:rsidP="00183C9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417027">
              <w:rPr>
                <w:sz w:val="24"/>
                <w:szCs w:val="24"/>
              </w:rPr>
              <w:t>Знать:содержание операционных и стратегических конкурентных преимуществ организации;взаимосвязь научных знаний, технологий, экономики и конкурентоспособности организаций;современную методологию и технологию управления инновационными проектами;современный инструментарий в области управления инновационными  проектами.</w:t>
            </w:r>
          </w:p>
          <w:p w:rsidR="00E578EF" w:rsidRPr="00DD04D7" w:rsidRDefault="00E578EF" w:rsidP="00183C9B">
            <w:pPr>
              <w:jc w:val="both"/>
              <w:rPr>
                <w:color w:val="000000"/>
                <w:sz w:val="24"/>
                <w:szCs w:val="24"/>
              </w:rPr>
            </w:pPr>
            <w:r w:rsidRPr="00DD04D7">
              <w:rPr>
                <w:sz w:val="24"/>
                <w:szCs w:val="24"/>
              </w:rPr>
              <w:t>Уметь:принимать решения по разработке концепции корпоративной стратегии, стратегий по продуктам, финансам, персоналу, инновациям, развитию направлений бизнеса</w:t>
            </w:r>
            <w:r>
              <w:rPr>
                <w:sz w:val="24"/>
                <w:szCs w:val="24"/>
              </w:rPr>
              <w:t xml:space="preserve">; </w:t>
            </w:r>
            <w:r w:rsidRPr="00DD04D7">
              <w:rPr>
                <w:sz w:val="24"/>
                <w:szCs w:val="24"/>
              </w:rPr>
              <w:t xml:space="preserve"> осуществлять тактические вопросы по о</w:t>
            </w:r>
            <w:r w:rsidRPr="00DD04D7">
              <w:rPr>
                <w:color w:val="000000"/>
                <w:sz w:val="24"/>
                <w:szCs w:val="24"/>
              </w:rPr>
              <w:t>рганизации инновационной деятельности, в т.ч. по обеспечению и финансированию необходимыми ресурсами</w:t>
            </w:r>
            <w:r>
              <w:rPr>
                <w:color w:val="000000"/>
                <w:sz w:val="24"/>
                <w:szCs w:val="24"/>
              </w:rPr>
              <w:t xml:space="preserve">; </w:t>
            </w:r>
            <w:r w:rsidRPr="00DD04D7">
              <w:rPr>
                <w:color w:val="000000"/>
                <w:sz w:val="24"/>
                <w:szCs w:val="24"/>
              </w:rPr>
              <w:t>применять методы и инструменты маркетинга для реализации инновационных проектов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E578EF" w:rsidRPr="00DB1A40" w:rsidRDefault="00E578EF" w:rsidP="00183C9B">
            <w:pPr>
              <w:jc w:val="both"/>
              <w:rPr>
                <w:sz w:val="24"/>
                <w:szCs w:val="24"/>
              </w:rPr>
            </w:pPr>
            <w:r w:rsidRPr="00DD04D7">
              <w:rPr>
                <w:sz w:val="24"/>
                <w:szCs w:val="24"/>
              </w:rPr>
              <w:t>Владеть:способностью участвовать в управлении инновационным проектом, навыками реализации программ по внедрению и/или применению инновация разных видов, навыками проведения патентного анализа и разведки; навыками применения методического инструментария по оценке инновационных проектов</w:t>
            </w:r>
            <w:r>
              <w:rPr>
                <w:sz w:val="24"/>
                <w:szCs w:val="24"/>
              </w:rPr>
              <w:t>;</w:t>
            </w:r>
            <w:r w:rsidRPr="00DD04D7">
              <w:rPr>
                <w:sz w:val="24"/>
                <w:szCs w:val="24"/>
              </w:rPr>
              <w:t xml:space="preserve"> методами оценки рисков инновационного проектов;</w:t>
            </w:r>
            <w:r w:rsidRPr="00DD04D7">
              <w:rPr>
                <w:color w:val="000000"/>
                <w:sz w:val="24"/>
                <w:szCs w:val="24"/>
              </w:rPr>
              <w:t>инструментами маркетинговых коммуникаций.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ПК-6. </w:t>
            </w:r>
            <w:r w:rsidRPr="00797BB2">
              <w:rPr>
                <w:sz w:val="24"/>
                <w:szCs w:val="24"/>
              </w:rPr>
              <w:t>владением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</w:t>
            </w:r>
            <w:r>
              <w:rPr>
                <w:sz w:val="24"/>
                <w:szCs w:val="24"/>
              </w:rPr>
              <w:t>рганизационных изменений</w:t>
            </w:r>
          </w:p>
        </w:tc>
        <w:tc>
          <w:tcPr>
            <w:tcW w:w="3827" w:type="dxa"/>
          </w:tcPr>
          <w:p w:rsidR="00E578EF" w:rsidRPr="0022781E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ПК-6.1. </w:t>
            </w:r>
            <w:r w:rsidRPr="0022781E">
              <w:rPr>
                <w:sz w:val="24"/>
                <w:szCs w:val="24"/>
              </w:rPr>
              <w:t>Знает: нормативно-правовую документацию, регламентирующую деятельность организаций; особенности</w:t>
            </w:r>
            <w:r>
              <w:rPr>
                <w:sz w:val="24"/>
                <w:szCs w:val="24"/>
              </w:rPr>
              <w:t xml:space="preserve"> с</w:t>
            </w:r>
            <w:r w:rsidRPr="0022781E">
              <w:rPr>
                <w:sz w:val="24"/>
                <w:szCs w:val="24"/>
              </w:rPr>
              <w:t>бор</w:t>
            </w:r>
            <w:r>
              <w:rPr>
                <w:sz w:val="24"/>
                <w:szCs w:val="24"/>
              </w:rPr>
              <w:t>а</w:t>
            </w:r>
            <w:r w:rsidRPr="0022781E">
              <w:rPr>
                <w:sz w:val="24"/>
                <w:szCs w:val="24"/>
              </w:rPr>
              <w:t xml:space="preserve"> информации о процессеподразделения организации с целью разработки регламента процесс</w:t>
            </w:r>
            <w:r>
              <w:rPr>
                <w:sz w:val="24"/>
                <w:szCs w:val="24"/>
              </w:rPr>
              <w:t>ов производственного менеджмента;</w:t>
            </w:r>
          </w:p>
          <w:p w:rsidR="00E578EF" w:rsidRPr="0022781E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способы </w:t>
            </w:r>
            <w:r w:rsidRPr="0022781E">
              <w:rPr>
                <w:sz w:val="24"/>
                <w:szCs w:val="24"/>
              </w:rPr>
              <w:t xml:space="preserve">организации планирования, учета и отчетности в организациях; </w:t>
            </w:r>
          </w:p>
          <w:p w:rsidR="00E578EF" w:rsidRPr="0022781E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781E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6</w:t>
            </w:r>
            <w:r w:rsidRPr="0022781E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 xml:space="preserve">. </w:t>
            </w:r>
            <w:r w:rsidRPr="0022781E">
              <w:rPr>
                <w:sz w:val="24"/>
                <w:szCs w:val="24"/>
              </w:rPr>
              <w:t xml:space="preserve">Умеет: применять действующие отечественные и международные нормативные </w:t>
            </w:r>
            <w:r>
              <w:rPr>
                <w:sz w:val="24"/>
                <w:szCs w:val="24"/>
              </w:rPr>
              <w:t xml:space="preserve">и иные </w:t>
            </w:r>
            <w:r w:rsidRPr="0022781E">
              <w:rPr>
                <w:sz w:val="24"/>
                <w:szCs w:val="24"/>
              </w:rPr>
              <w:t xml:space="preserve">документы при решении задач профессиональной деятельности в организации; </w:t>
            </w:r>
            <w:r>
              <w:rPr>
                <w:sz w:val="24"/>
                <w:szCs w:val="24"/>
              </w:rPr>
              <w:t xml:space="preserve">различные </w:t>
            </w:r>
            <w:r w:rsidRPr="0022781E">
              <w:rPr>
                <w:sz w:val="24"/>
                <w:szCs w:val="24"/>
              </w:rPr>
              <w:t>технологии для продвижения продуктов и услуг организаций.</w:t>
            </w:r>
          </w:p>
          <w:p w:rsidR="00E578EF" w:rsidRPr="00D8240C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781E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6.</w:t>
            </w:r>
            <w:r w:rsidRPr="0022781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. </w:t>
            </w:r>
            <w:r w:rsidRPr="0022781E">
              <w:rPr>
                <w:sz w:val="24"/>
                <w:szCs w:val="24"/>
              </w:rPr>
              <w:t xml:space="preserve">Владеет: </w:t>
            </w:r>
            <w:r w:rsidRPr="00A10CC1">
              <w:rPr>
                <w:sz w:val="24"/>
                <w:szCs w:val="24"/>
              </w:rPr>
              <w:t>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организационных изменений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DD04D7" w:rsidRDefault="00E578EF" w:rsidP="00183C9B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04D7">
              <w:rPr>
                <w:sz w:val="24"/>
                <w:szCs w:val="24"/>
              </w:rPr>
              <w:t>Знать: основы и технологии документационного обеспечения управления организацией;нормативную иметодологическую базу в области понятийного аппаратаинновационного процесса, его измерения и анализа.</w:t>
            </w:r>
          </w:p>
          <w:p w:rsidR="00E578EF" w:rsidRPr="00DD04D7" w:rsidRDefault="00E578EF" w:rsidP="00183C9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D04D7">
              <w:rPr>
                <w:sz w:val="24"/>
                <w:szCs w:val="24"/>
              </w:rPr>
              <w:t>Уметь:разрабатывать комплексные мероприятия операционного характера в соответствии со стратегией организации;обеспечивать документационное сопровождение операционной (производственной) деятельности при осуществлении организационных изменений.</w:t>
            </w:r>
          </w:p>
          <w:p w:rsidR="00E578EF" w:rsidRPr="00DB1A40" w:rsidRDefault="00E578EF" w:rsidP="00183C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04D7">
              <w:rPr>
                <w:sz w:val="24"/>
                <w:szCs w:val="24"/>
              </w:rPr>
              <w:t>Владеть:навыками применения правовой, нормативной и методологической документации по инновационному развитию в процессе управления операционной деятельностью организации; основами организации управленческой деятельности на операционном и стратегическом уровнях.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Default="00E578EF" w:rsidP="00183C9B">
            <w:pPr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sz w:val="24"/>
                <w:szCs w:val="24"/>
              </w:rPr>
              <w:t>способностью оценивать экономические и социальные условия осуществления предпринима-тельской деятельности, выявлять новые рыночные возможности и формировать новые биз</w:t>
            </w:r>
            <w:r>
              <w:rPr>
                <w:sz w:val="24"/>
                <w:szCs w:val="24"/>
              </w:rPr>
              <w:t>нес-модели.</w:t>
            </w:r>
          </w:p>
        </w:tc>
        <w:tc>
          <w:tcPr>
            <w:tcW w:w="3827" w:type="dxa"/>
          </w:tcPr>
          <w:p w:rsidR="00E578EF" w:rsidRPr="003E5D5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ПК-7.1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bCs/>
                <w:sz w:val="24"/>
                <w:szCs w:val="24"/>
              </w:rPr>
              <w:t>Знает:</w:t>
            </w:r>
            <w:r w:rsidRPr="003E5D50">
              <w:rPr>
                <w:sz w:val="24"/>
                <w:szCs w:val="24"/>
              </w:rPr>
              <w:t xml:space="preserve"> экономические и социальные условия осуществления предпринимательской деятельности; составляющие внешней и внутренней экономической среды организации; действующее законодательство по созданию и организации деятельности новых предпринимательских структур,планированию деятельности малых предприятий; основные теории формирования бизнес-моделей.</w:t>
            </w:r>
          </w:p>
          <w:p w:rsidR="00E578EF" w:rsidRPr="003E5D5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ПК-7.2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bCs/>
                <w:sz w:val="24"/>
                <w:szCs w:val="24"/>
              </w:rPr>
              <w:t>Умеет:</w:t>
            </w:r>
            <w:r w:rsidRPr="003E5D50">
              <w:rPr>
                <w:sz w:val="24"/>
                <w:szCs w:val="24"/>
              </w:rPr>
              <w:t xml:space="preserve"> рассчитывать и анализировать затраты по планированию деятельности малых предприятий и по созданию и организации деятельности новых предпринимательских структур; работать с нормативно-правовой документацией в коммерческой и внешне-экономической деятельности организаций.</w:t>
            </w:r>
          </w:p>
          <w:p w:rsidR="00E578EF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ПК-7.3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sz w:val="24"/>
                <w:szCs w:val="24"/>
              </w:rPr>
              <w:t>Владеет: способностью оценивать экономические и социальные условия осуществления предпринимательской деятельности, выявлять новые рыночные возможности и формировать новые бизнес-модели.</w:t>
            </w:r>
          </w:p>
        </w:tc>
        <w:tc>
          <w:tcPr>
            <w:tcW w:w="3827" w:type="dxa"/>
          </w:tcPr>
          <w:p w:rsidR="00E578EF" w:rsidRPr="00417027" w:rsidRDefault="00E578EF" w:rsidP="00183C9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417027">
              <w:rPr>
                <w:bCs/>
                <w:sz w:val="24"/>
                <w:szCs w:val="24"/>
              </w:rPr>
              <w:t>Знать:</w:t>
            </w:r>
            <w:r w:rsidRPr="00417027">
              <w:rPr>
                <w:sz w:val="24"/>
                <w:szCs w:val="24"/>
              </w:rPr>
              <w:t>основные положения, затрагивающие социальные условия осуществления предпринимательской деятельности;факторы, составляющие внешней и внутренней экономической среды организации; действующее законодательство по созданию и организации деятельности новых предпринимательских структур;методы планирования деятельности предприятий; основные теории формирования бизнес-моделей.</w:t>
            </w:r>
          </w:p>
          <w:p w:rsidR="00E578EF" w:rsidRPr="003E5D5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Уметь:</w:t>
            </w:r>
            <w:r w:rsidRPr="003E5D50">
              <w:rPr>
                <w:sz w:val="24"/>
                <w:szCs w:val="24"/>
              </w:rPr>
              <w:t>проводить оценку затрат по планированию деятельности предприятий, в.т.ч. малых; по созданию и организации деятельности новых предпринимательских структур;  формировать и разрабатывать новые бизнес-модели в управлении коммерческой деятельностью организации;оценивать условия и последствия принимаемых организационно - управленческих решений в коммерческой деятельности; применять имеющиеся нормативные и методические подходы к практике организации коммерческой деятельности</w:t>
            </w:r>
            <w:r>
              <w:rPr>
                <w:sz w:val="24"/>
                <w:szCs w:val="24"/>
              </w:rPr>
              <w:t>.</w:t>
            </w:r>
          </w:p>
          <w:p w:rsidR="00E578EF" w:rsidRPr="00DD04D7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Владеть:</w:t>
            </w:r>
            <w:r w:rsidRPr="003E5D50">
              <w:rPr>
                <w:sz w:val="24"/>
                <w:szCs w:val="24"/>
                <w:lang w:eastAsia="ru-RU"/>
              </w:rPr>
              <w:t xml:space="preserve">основами правовой и нормативной базы, регулирующей коммерческую деятельность; </w:t>
            </w:r>
            <w:r w:rsidRPr="003E5D50">
              <w:rPr>
                <w:sz w:val="24"/>
                <w:szCs w:val="24"/>
              </w:rPr>
              <w:t>методами оценивания  и организации экономических и социальных условий осуществления коммерческой деятельности;приемами, инструментами по формированию и развитию бизнес</w:t>
            </w:r>
            <w:r w:rsidRPr="003E5D50">
              <w:rPr>
                <w:bCs/>
                <w:sz w:val="24"/>
                <w:szCs w:val="24"/>
              </w:rPr>
              <w:t>-</w:t>
            </w:r>
            <w:r w:rsidRPr="003E5D50">
              <w:rPr>
                <w:sz w:val="24"/>
                <w:szCs w:val="24"/>
              </w:rPr>
              <w:t>моделей в управлении коммерческой деятельностью организации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Pr="00746324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ПК-8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владением навыками бизнес-планирования создания и развития новых организаций (направлений деятельности, продук</w:t>
            </w:r>
            <w:r>
              <w:rPr>
                <w:sz w:val="24"/>
                <w:szCs w:val="24"/>
              </w:rPr>
              <w:t>тов).</w:t>
            </w:r>
          </w:p>
          <w:p w:rsidR="00E578EF" w:rsidRPr="00746324" w:rsidRDefault="00E578EF" w:rsidP="00183C9B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E578EF" w:rsidRPr="00746324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ПК-8.1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Знает: экономические и социальные условия формирования бизнес-планирования, концепции рекламного маркетинга, пути и возможности планирования деятельности малых предприятий.</w:t>
            </w:r>
          </w:p>
          <w:p w:rsidR="00E578EF" w:rsidRPr="00746324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ПК-8.2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 xml:space="preserve">Умеет: </w:t>
            </w:r>
            <w:r w:rsidRPr="00746324">
              <w:rPr>
                <w:bCs/>
                <w:sz w:val="24"/>
                <w:szCs w:val="24"/>
                <w:shd w:val="clear" w:color="auto" w:fill="FFFFFF"/>
              </w:rPr>
              <w:t>рассчитывать и анализировать затраты</w:t>
            </w:r>
            <w:r w:rsidRPr="00746324">
              <w:rPr>
                <w:sz w:val="24"/>
                <w:szCs w:val="24"/>
              </w:rPr>
              <w:t xml:space="preserve"> по формированию бизнес-планирования на различных организациях; работать с нормативно-правовой документацией деятельности малых предприятий.</w:t>
            </w:r>
          </w:p>
          <w:p w:rsidR="00E578EF" w:rsidRPr="00746324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746324">
              <w:rPr>
                <w:sz w:val="24"/>
                <w:szCs w:val="24"/>
              </w:rPr>
              <w:t>ПК-8.3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Владеет: навыками бизнес-планирования создания и развития новых организаций (направлений деятельности, продуктов).</w:t>
            </w:r>
          </w:p>
        </w:tc>
        <w:tc>
          <w:tcPr>
            <w:tcW w:w="3827" w:type="dxa"/>
          </w:tcPr>
          <w:p w:rsidR="00E578EF" w:rsidRPr="00746324" w:rsidRDefault="00E578EF" w:rsidP="00183C9B">
            <w:pPr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Знать: базовые сведения для составления бизнес-плана, структуру бизнес-плана, концепции рекламного маркетинга, пути и возможности планирования деятельности малых предприятий.</w:t>
            </w:r>
          </w:p>
          <w:p w:rsidR="00E578EF" w:rsidRPr="00746324" w:rsidRDefault="00E578EF" w:rsidP="00183C9B">
            <w:pPr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Уметь: рассчитывать и анализировать затраты по формированию бизнес-планирования на различных организациях, с учётом анализа рынков сбыта и основных конкурентов; работать с нормативно-правовой документацией деятельности малых предприятий.</w:t>
            </w:r>
          </w:p>
          <w:p w:rsidR="00E578EF" w:rsidRPr="00746324" w:rsidRDefault="00E578EF" w:rsidP="00183C9B">
            <w:pPr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Владеть: навыками бизнес-планирования создания и развития новых организаций (направлений деятельности, продуктов) с учётом алгоритма составления финансового плана и источников финансирования деятельности предприятия.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Pr="00EE7B56" w:rsidRDefault="00E578EF" w:rsidP="00183C9B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 xml:space="preserve">владением навыками подготовки организационных и распорядительных документов, необходимых для создания новых предпринимательских структур </w:t>
            </w:r>
          </w:p>
        </w:tc>
        <w:tc>
          <w:tcPr>
            <w:tcW w:w="3827" w:type="dxa"/>
          </w:tcPr>
          <w:p w:rsidR="00E578EF" w:rsidRPr="00EE7B56" w:rsidRDefault="00E578EF" w:rsidP="00183C9B">
            <w:pPr>
              <w:jc w:val="both"/>
              <w:rPr>
                <w:color w:val="000000"/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ПК-9.1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 xml:space="preserve">Знает: основные этапы подготовки организационных и распорядительных документов, необходимых для создания новых предпринимательских структур; основные понятия, термины и их определения </w:t>
            </w:r>
            <w:r w:rsidRPr="00EE7B56">
              <w:rPr>
                <w:color w:val="000000"/>
                <w:sz w:val="24"/>
                <w:szCs w:val="24"/>
              </w:rPr>
              <w:t>основ предпринимательской деятельности.</w:t>
            </w:r>
          </w:p>
          <w:p w:rsidR="00E578EF" w:rsidRPr="00EE7B56" w:rsidRDefault="00E578EF" w:rsidP="00183C9B">
            <w:pPr>
              <w:jc w:val="both"/>
              <w:rPr>
                <w:color w:val="000000"/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ПК-9.2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 xml:space="preserve">Умеет: </w:t>
            </w:r>
            <w:r w:rsidRPr="00EE7B56">
              <w:rPr>
                <w:sz w:val="24"/>
                <w:szCs w:val="24"/>
                <w:lang w:eastAsia="uk-UA"/>
              </w:rPr>
              <w:t>использовать инструменты и технологии анализа</w:t>
            </w:r>
            <w:r w:rsidRPr="00EE7B56">
              <w:rPr>
                <w:sz w:val="24"/>
                <w:szCs w:val="24"/>
              </w:rPr>
              <w:t xml:space="preserve"> подготовки организационных и распорядительных документов, необходимых для создания новых предпринимательских структур;работать с нормативно-правовой документацией</w:t>
            </w:r>
            <w:r>
              <w:rPr>
                <w:sz w:val="24"/>
                <w:szCs w:val="24"/>
              </w:rPr>
              <w:t>.</w:t>
            </w:r>
          </w:p>
          <w:p w:rsidR="00E578EF" w:rsidRPr="00EE7B56" w:rsidRDefault="00E578EF" w:rsidP="00183C9B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ПК-9.3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Владеет: навыками подготовки организационных и распорядительных документов, необходимых для создания новых предпринимательских структур.</w:t>
            </w:r>
          </w:p>
        </w:tc>
        <w:tc>
          <w:tcPr>
            <w:tcW w:w="3827" w:type="dxa"/>
          </w:tcPr>
          <w:p w:rsidR="00E578EF" w:rsidRPr="00417027" w:rsidRDefault="00E578EF" w:rsidP="00183C9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417027">
              <w:rPr>
                <w:sz w:val="24"/>
                <w:szCs w:val="24"/>
              </w:rPr>
              <w:t>Знать:содержание правовых статусов субъектов, содержание правоотношений в финансовом и предпринимательском  праве;взаимосвязь и значение финансового и предпринимательского  права для создания новых предпринимательских структур.</w:t>
            </w:r>
          </w:p>
          <w:p w:rsidR="00E578EF" w:rsidRPr="00417027" w:rsidRDefault="00E578EF" w:rsidP="00183C9B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417027">
              <w:rPr>
                <w:sz w:val="24"/>
                <w:szCs w:val="24"/>
              </w:rPr>
              <w:t>Уметь: свободно оперировать юридическими понятиями и категориями в сфере финансовых и предпринимательских правовых отношений; логически грамотно выражать свою точку зрения по юридической проблеме в сфере финансовых и предпринимательских правовых отношений;анализировать и применять в своей деятельности нормативно-правовые акты, регулирующие финансовые и предпринимательские правовые отношения, в том числе использовать правовые основы несостоятельности (банкротства); анализировать юридические факты и возникающие в связи с ними правовые отношения; принимать решения и совершать юридические действия в точном соответствии с законом.</w:t>
            </w:r>
          </w:p>
          <w:p w:rsidR="00E578EF" w:rsidRPr="00EE7B56" w:rsidRDefault="00E578EF" w:rsidP="00183C9B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Владеть:навыками работы с нормативно-правовыми актами, регулирующими отношения в сфере финансовых и предпринимательских  отношений; навыками анализа различных правовых явлений, навыками решения правовых задач, с использованием правовых понятий и норм права для создания новых предпринимательских структур</w:t>
            </w:r>
            <w:r>
              <w:rPr>
                <w:sz w:val="24"/>
                <w:szCs w:val="24"/>
              </w:rPr>
              <w:t>.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Pr="00EE7B56" w:rsidRDefault="00E578EF" w:rsidP="00183C9B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ПК-10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умением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</w:t>
            </w:r>
          </w:p>
        </w:tc>
        <w:tc>
          <w:tcPr>
            <w:tcW w:w="3827" w:type="dxa"/>
          </w:tcPr>
          <w:p w:rsidR="00E578EF" w:rsidRPr="00EE7B56" w:rsidRDefault="00E578EF" w:rsidP="00183C9B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ПК-10.1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Знает: Основные понятия, виды, содержание, функции и принципы анализа рыночных и специфических рисков для принятия управленческих решений в рамках антикризисного управления в организациях.</w:t>
            </w:r>
          </w:p>
          <w:p w:rsidR="00E578EF" w:rsidRPr="00EE7B56" w:rsidRDefault="00E578EF" w:rsidP="00183C9B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ПК-10.2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 xml:space="preserve">Умеет: принимать решения в организации с учётом специфических рисков, в том числе при принятии решений об инвестировании и финансировании; рассчитывать на основе типовых методик и действующей нормативно-правовой базы показателей влияния специфических рисков на деятельность организаций. </w:t>
            </w:r>
          </w:p>
          <w:p w:rsidR="00E578EF" w:rsidRPr="00EE7B56" w:rsidRDefault="00E578EF" w:rsidP="00183C9B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ПК-10.3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Владеет: умением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финансировании.</w:t>
            </w:r>
          </w:p>
        </w:tc>
        <w:tc>
          <w:tcPr>
            <w:tcW w:w="3827" w:type="dxa"/>
          </w:tcPr>
          <w:p w:rsidR="00E578EF" w:rsidRPr="00EE7B56" w:rsidRDefault="00E578EF" w:rsidP="00183C9B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Знать:содержание,  основные понятия, виды рисков в антикризисном управлении, технологию и механизм антикризисного управления для анализа и организации мониторинга системы антикризисного управления для принятия управленческих решений в рамках антикризисного управления в организациях.</w:t>
            </w:r>
          </w:p>
          <w:p w:rsidR="00E578EF" w:rsidRPr="00EE7B56" w:rsidRDefault="00E578EF" w:rsidP="00183C9B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Уметь: применять современные методы антикризисного управления в оперативном управлении с  использованием технологии управления рисками при принятии решений об инвестировании и финансировании; исследовать современные антикризисные стратегии и программы, используемые или разрабатываемые в социально-экономических системах организации на основе типовых методик и действующей нормативно-правовой базы показателей влияния специфических рисков на деятельность организаций.</w:t>
            </w:r>
          </w:p>
          <w:p w:rsidR="00E578EF" w:rsidRPr="00EE7B56" w:rsidRDefault="00E578EF" w:rsidP="00183C9B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 xml:space="preserve"> Владеть: методами и приемами анализа экономических явлений и процессов с помощью стандартных теоретических и эконометрических моделей антикризисного управления специфическими рисками для принятия управленческих решений, в том числе при принятии решений об инвестировании и финансировании.</w:t>
            </w:r>
          </w:p>
        </w:tc>
      </w:tr>
    </w:tbl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p w:rsidR="00E578EF" w:rsidRPr="00DB1A40" w:rsidRDefault="00E578EF" w:rsidP="00A07FA2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т</w:t>
      </w:r>
      <w:r w:rsidRPr="00A07FA2">
        <w:rPr>
          <w:sz w:val="24"/>
          <w:szCs w:val="24"/>
        </w:rPr>
        <w:t>ехнологическая (проектно-технологическая) практика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«</w:t>
      </w:r>
      <w:r w:rsidRPr="00E9456A">
        <w:rPr>
          <w:sz w:val="24"/>
          <w:szCs w:val="24"/>
        </w:rPr>
        <w:t>Тайм-менеджмент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Теория менеджмента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Основы самообразования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Инфокоммуникационные технологии</w:t>
      </w:r>
      <w:r w:rsidRPr="00DB1A40">
        <w:rPr>
          <w:sz w:val="24"/>
          <w:szCs w:val="24"/>
        </w:rPr>
        <w:t>»,</w:t>
      </w:r>
      <w:r>
        <w:rPr>
          <w:sz w:val="24"/>
          <w:szCs w:val="24"/>
        </w:rPr>
        <w:t>«</w:t>
      </w:r>
      <w:r w:rsidRPr="00E9456A">
        <w:rPr>
          <w:sz w:val="24"/>
          <w:szCs w:val="24"/>
        </w:rPr>
        <w:t>Основы проектной деятельности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(микроэкономика, макроэкономика)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предприятия (организации)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Конфликтология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Трудовое право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Методы принятия управленческих решений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Информационные технологии в менеджменте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Статистика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Менеджмент организации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Маркетинг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Финансовый и управленческий учет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Управление человеческими ресурсами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Основы предпринимательской деятельности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Управление коммерческой деятельностью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Создание и организация деятельности новых предпринимательских структур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Антикризисное управление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Стратегический менеджмент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Бизнес-планирование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Теория лидерства</w:t>
      </w:r>
      <w:r>
        <w:rPr>
          <w:sz w:val="24"/>
          <w:szCs w:val="24"/>
        </w:rPr>
        <w:t xml:space="preserve">/Теория мотивации», </w:t>
      </w:r>
      <w:r w:rsidRPr="00A07FA2">
        <w:rPr>
          <w:sz w:val="24"/>
          <w:szCs w:val="24"/>
        </w:rPr>
        <w:t>«</w:t>
      </w:r>
      <w:r w:rsidRPr="00A07FA2">
        <w:rPr>
          <w:color w:val="000000"/>
          <w:sz w:val="24"/>
          <w:szCs w:val="24"/>
          <w:lang w:eastAsia="ru-RU"/>
        </w:rPr>
        <w:t>Корпоративное управление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Управление рисками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Производственный менеджмент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Инновационный менеджмент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Управление внешнеэкономической деятельностью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Финансовый менеджмент</w:t>
      </w:r>
      <w:r>
        <w:rPr>
          <w:sz w:val="24"/>
          <w:szCs w:val="24"/>
        </w:rPr>
        <w:t>», «</w:t>
      </w:r>
      <w:r w:rsidRPr="00690126">
        <w:rPr>
          <w:sz w:val="24"/>
          <w:szCs w:val="24"/>
        </w:rPr>
        <w:t>Логистический менеджмент</w:t>
      </w:r>
      <w:r>
        <w:rPr>
          <w:sz w:val="24"/>
          <w:szCs w:val="24"/>
        </w:rPr>
        <w:t>», «</w:t>
      </w:r>
      <w:r w:rsidRPr="00906915">
        <w:rPr>
          <w:sz w:val="24"/>
          <w:szCs w:val="24"/>
        </w:rPr>
        <w:t>Теория и практика инклюзивного взаимодействия</w:t>
      </w:r>
      <w:r>
        <w:rPr>
          <w:sz w:val="24"/>
          <w:szCs w:val="24"/>
        </w:rPr>
        <w:t>», «</w:t>
      </w:r>
      <w:r w:rsidRPr="00906915">
        <w:rPr>
          <w:sz w:val="24"/>
          <w:szCs w:val="24"/>
        </w:rPr>
        <w:t>Антикоррупционная политика в Российской Федерации</w:t>
      </w:r>
      <w:r>
        <w:rPr>
          <w:sz w:val="24"/>
          <w:szCs w:val="24"/>
        </w:rPr>
        <w:t>», «</w:t>
      </w:r>
      <w:r w:rsidRPr="00906915">
        <w:rPr>
          <w:sz w:val="24"/>
          <w:szCs w:val="24"/>
        </w:rPr>
        <w:t>Профессиональная этика</w:t>
      </w:r>
      <w:r>
        <w:rPr>
          <w:sz w:val="24"/>
          <w:szCs w:val="24"/>
        </w:rPr>
        <w:t xml:space="preserve">», </w:t>
      </w:r>
      <w:r w:rsidRPr="00DB1A40">
        <w:rPr>
          <w:sz w:val="24"/>
          <w:szCs w:val="24"/>
        </w:rPr>
        <w:t>с дисциплинами мировоззренческого блока.</w:t>
      </w:r>
    </w:p>
    <w:p w:rsidR="00E578EF" w:rsidRPr="00DB1A40" w:rsidRDefault="00E578EF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EF67C9">
        <w:rPr>
          <w:bCs/>
          <w:sz w:val="24"/>
          <w:szCs w:val="24"/>
        </w:rPr>
        <w:t>Организационно-управленческая деятельность в сфере предпринимательства</w:t>
      </w:r>
      <w:r w:rsidRPr="00DB1A40"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6204"/>
        <w:gridCol w:w="1701"/>
        <w:gridCol w:w="1666"/>
      </w:tblGrid>
      <w:tr w:rsidR="00E578EF" w:rsidRPr="00DB1A40" w:rsidTr="00505D7A">
        <w:tc>
          <w:tcPr>
            <w:tcW w:w="6204" w:type="dxa"/>
            <w:vMerge w:val="restart"/>
          </w:tcPr>
          <w:p w:rsidR="00E578EF" w:rsidRPr="00DB1A40" w:rsidRDefault="00E578E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E578EF" w:rsidRPr="00DB1A40" w:rsidRDefault="00E578E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E578EF" w:rsidRPr="00DB1A40" w:rsidTr="00505D7A">
        <w:tc>
          <w:tcPr>
            <w:tcW w:w="6204" w:type="dxa"/>
            <w:vMerge/>
          </w:tcPr>
          <w:p w:rsidR="00E578EF" w:rsidRPr="00DB1A40" w:rsidRDefault="00E578EF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E578EF" w:rsidRPr="00DB1A40" w:rsidRDefault="00E578EF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E578EF" w:rsidRPr="00DB1A40" w:rsidTr="00505D7A">
        <w:tc>
          <w:tcPr>
            <w:tcW w:w="6204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E578EF" w:rsidRPr="00DB1A40" w:rsidRDefault="00E578EF" w:rsidP="00906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E578EF" w:rsidRPr="00DB1A40" w:rsidRDefault="00E578EF" w:rsidP="00854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</w:tr>
      <w:tr w:rsidR="00E578EF" w:rsidRPr="00DB1A40" w:rsidTr="00505D7A">
        <w:tc>
          <w:tcPr>
            <w:tcW w:w="6204" w:type="dxa"/>
          </w:tcPr>
          <w:p w:rsidR="00E578EF" w:rsidRPr="00E06C84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E578EF" w:rsidRPr="00DB1A40" w:rsidRDefault="00E578EF" w:rsidP="00854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578EF" w:rsidRPr="00DB1A40" w:rsidTr="00505D7A">
        <w:tc>
          <w:tcPr>
            <w:tcW w:w="6204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E578EF" w:rsidRPr="00DB1A40" w:rsidRDefault="00E578EF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E578EF" w:rsidRPr="00DB1A40" w:rsidTr="00505D7A">
        <w:tc>
          <w:tcPr>
            <w:tcW w:w="6204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</w:t>
            </w:r>
            <w:r w:rsidRPr="003D0921">
              <w:rPr>
                <w:sz w:val="24"/>
                <w:szCs w:val="24"/>
                <w:u w:val="single"/>
              </w:rPr>
              <w:t>2*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E578EF" w:rsidRPr="00DB1A40" w:rsidRDefault="00E578EF" w:rsidP="0085422B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</w:t>
            </w:r>
            <w:r w:rsidRPr="003D0921">
              <w:rPr>
                <w:sz w:val="24"/>
                <w:szCs w:val="24"/>
                <w:u w:val="single"/>
              </w:rPr>
              <w:t>2*</w:t>
            </w:r>
            <w:r>
              <w:rPr>
                <w:sz w:val="24"/>
                <w:szCs w:val="24"/>
              </w:rPr>
              <w:t>)</w:t>
            </w:r>
          </w:p>
        </w:tc>
      </w:tr>
      <w:tr w:rsidR="00E578EF" w:rsidRPr="00DB1A40" w:rsidTr="00505D7A">
        <w:tc>
          <w:tcPr>
            <w:tcW w:w="6204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</w:t>
            </w:r>
            <w:r w:rsidRPr="003D0921">
              <w:rPr>
                <w:sz w:val="24"/>
                <w:szCs w:val="24"/>
                <w:u w:val="single"/>
              </w:rPr>
              <w:t>4*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E578EF" w:rsidRPr="00DB1A40" w:rsidRDefault="00E578EF" w:rsidP="0085422B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</w:t>
            </w:r>
            <w:r w:rsidRPr="003D0921">
              <w:rPr>
                <w:sz w:val="24"/>
                <w:szCs w:val="24"/>
                <w:u w:val="single"/>
              </w:rPr>
              <w:t>4*</w:t>
            </w:r>
            <w:r>
              <w:rPr>
                <w:sz w:val="24"/>
                <w:szCs w:val="24"/>
              </w:rPr>
              <w:t>)</w:t>
            </w:r>
          </w:p>
        </w:tc>
      </w:tr>
      <w:tr w:rsidR="00E578EF" w:rsidRPr="00DB1A40" w:rsidTr="00505D7A">
        <w:tc>
          <w:tcPr>
            <w:tcW w:w="6204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E578EF" w:rsidRPr="00DB1A40" w:rsidRDefault="00E578EF" w:rsidP="0085422B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</w:tr>
      <w:tr w:rsidR="00E578EF" w:rsidRPr="00DB1A40" w:rsidTr="00505D7A">
        <w:tc>
          <w:tcPr>
            <w:tcW w:w="6204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144(</w:t>
            </w:r>
            <w:r w:rsidRPr="003D0921">
              <w:rPr>
                <w:sz w:val="24"/>
                <w:szCs w:val="24"/>
                <w:u w:val="single"/>
              </w:rPr>
              <w:t>144*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E578EF" w:rsidRPr="00DB1A40" w:rsidRDefault="00E578EF" w:rsidP="00854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144(</w:t>
            </w:r>
            <w:r w:rsidRPr="003D0921">
              <w:rPr>
                <w:sz w:val="24"/>
                <w:szCs w:val="24"/>
                <w:u w:val="single"/>
              </w:rPr>
              <w:t>144*</w:t>
            </w:r>
            <w:r>
              <w:rPr>
                <w:sz w:val="24"/>
                <w:szCs w:val="24"/>
              </w:rPr>
              <w:t>)</w:t>
            </w:r>
          </w:p>
        </w:tc>
      </w:tr>
      <w:tr w:rsidR="00E578EF" w:rsidRPr="00DB1A40" w:rsidTr="00505D7A">
        <w:tc>
          <w:tcPr>
            <w:tcW w:w="6204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62(</w:t>
            </w:r>
            <w:r w:rsidRPr="003D0921">
              <w:rPr>
                <w:sz w:val="24"/>
                <w:szCs w:val="24"/>
                <w:u w:val="single"/>
              </w:rPr>
              <w:t>62*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E578EF" w:rsidRPr="00DB1A40" w:rsidRDefault="00E578EF" w:rsidP="00854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62(</w:t>
            </w:r>
            <w:r w:rsidRPr="003D0921">
              <w:rPr>
                <w:sz w:val="24"/>
                <w:szCs w:val="24"/>
                <w:u w:val="single"/>
              </w:rPr>
              <w:t>62*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E578EF" w:rsidRDefault="00E578EF" w:rsidP="005562C8">
      <w:pPr>
        <w:jc w:val="both"/>
        <w:rPr>
          <w:bCs/>
          <w:color w:val="FF0000"/>
          <w:sz w:val="24"/>
          <w:szCs w:val="24"/>
        </w:rPr>
      </w:pPr>
    </w:p>
    <w:p w:rsidR="00E578EF" w:rsidRDefault="00E578EF" w:rsidP="005562C8">
      <w:pPr>
        <w:jc w:val="both"/>
        <w:rPr>
          <w:bCs/>
          <w:color w:val="FF0000"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E578EF" w:rsidRPr="00DB1A40" w:rsidRDefault="00E578EF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Технологическая (проектно-технологическая)</w:t>
      </w:r>
      <w:r w:rsidRPr="00DB1A40">
        <w:rPr>
          <w:sz w:val="24"/>
          <w:szCs w:val="24"/>
          <w:lang w:eastAsia="ru-RU"/>
        </w:rPr>
        <w:t>практика содержит ряд этапов:</w:t>
      </w:r>
    </w:p>
    <w:p w:rsidR="00E578EF" w:rsidRPr="00DB1A40" w:rsidRDefault="00E578E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E578EF" w:rsidRPr="00DB1A40" w:rsidRDefault="00E578E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E578EF" w:rsidRPr="00DB1A40" w:rsidRDefault="00E578EF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E578EF" w:rsidRPr="00DB1A40" w:rsidRDefault="00E578EF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31"/>
        <w:gridCol w:w="1984"/>
        <w:gridCol w:w="6057"/>
        <w:gridCol w:w="1275"/>
      </w:tblGrid>
      <w:tr w:rsidR="00E578EF" w:rsidRPr="00DB1A40" w:rsidTr="00F50174">
        <w:tc>
          <w:tcPr>
            <w:tcW w:w="431" w:type="dxa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7C07D7">
              <w:rPr>
                <w:b/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984" w:type="dxa"/>
          </w:tcPr>
          <w:p w:rsidR="00E578EF" w:rsidRPr="00DB1A40" w:rsidRDefault="00E578EF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6057" w:type="dxa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E578EF" w:rsidRPr="00DB1A40" w:rsidTr="00F50174">
        <w:trPr>
          <w:trHeight w:val="1575"/>
        </w:trPr>
        <w:tc>
          <w:tcPr>
            <w:tcW w:w="431" w:type="dxa"/>
          </w:tcPr>
          <w:p w:rsidR="00E578EF" w:rsidRPr="00505D7A" w:rsidRDefault="00E578EF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E578EF" w:rsidRPr="00417027" w:rsidRDefault="00E578E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17027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E578EF" w:rsidRPr="00417027" w:rsidRDefault="00E578E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E578EF" w:rsidRPr="00417027" w:rsidRDefault="00E578EF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E578EF" w:rsidRPr="00417027" w:rsidRDefault="00E578EF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 xml:space="preserve">Обзор нормативно-правовых документов, связанных организационно-управленческой </w:t>
            </w:r>
            <w:r w:rsidRPr="00417027">
              <w:rPr>
                <w:rStyle w:val="markedcontent"/>
                <w:rFonts w:ascii="Times New Roman" w:hAnsi="Times New Roman"/>
                <w:sz w:val="24"/>
                <w:szCs w:val="24"/>
              </w:rPr>
              <w:t>и методической документацией</w:t>
            </w:r>
            <w:r w:rsidRPr="00417027">
              <w:rPr>
                <w:rFonts w:ascii="Times New Roman" w:hAnsi="Times New Roman"/>
                <w:sz w:val="24"/>
                <w:szCs w:val="24"/>
              </w:rPr>
              <w:t xml:space="preserve"> организации.</w:t>
            </w:r>
          </w:p>
          <w:p w:rsidR="00E578EF" w:rsidRPr="00417027" w:rsidRDefault="00E578EF" w:rsidP="007C07D7">
            <w:pPr>
              <w:pStyle w:val="40"/>
              <w:ind w:lef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Анализ официального сайта предприятия (организации), его структуры и содержания.</w:t>
            </w:r>
          </w:p>
          <w:p w:rsidR="00E578EF" w:rsidRPr="00417027" w:rsidRDefault="00E578EF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E578EF" w:rsidRPr="00417027" w:rsidRDefault="00E578EF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E578EF" w:rsidRPr="00417027" w:rsidRDefault="00E578EF" w:rsidP="007C07D7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E578EF" w:rsidRPr="00DB1A40" w:rsidRDefault="00E578EF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E578EF" w:rsidRPr="00DB1A40" w:rsidTr="00F50174">
        <w:trPr>
          <w:trHeight w:val="1219"/>
        </w:trPr>
        <w:tc>
          <w:tcPr>
            <w:tcW w:w="431" w:type="dxa"/>
            <w:vMerge w:val="restart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4" w:type="dxa"/>
            <w:vMerge w:val="restart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E578EF" w:rsidRPr="00DB1A40" w:rsidRDefault="00E578EF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E578EF" w:rsidRPr="00F50174" w:rsidRDefault="00E578EF" w:rsidP="00953D5C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F50174">
              <w:rPr>
                <w:b/>
                <w:sz w:val="24"/>
                <w:szCs w:val="24"/>
              </w:rPr>
              <w:t xml:space="preserve">Общая характеристика организации. </w:t>
            </w:r>
          </w:p>
          <w:p w:rsidR="00E578EF" w:rsidRPr="00F50174" w:rsidRDefault="00E578EF" w:rsidP="00953D5C">
            <w:pPr>
              <w:pStyle w:val="NoSpacing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Изучение:</w:t>
            </w:r>
          </w:p>
          <w:p w:rsidR="00E578EF" w:rsidRPr="00F50174" w:rsidRDefault="00E578EF" w:rsidP="00953D5C">
            <w:pPr>
              <w:pStyle w:val="NoSpacing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организационно–правовой формы;</w:t>
            </w:r>
          </w:p>
          <w:p w:rsidR="00E578EF" w:rsidRPr="00F50174" w:rsidRDefault="00E578EF" w:rsidP="00953D5C">
            <w:pPr>
              <w:pStyle w:val="NoSpacing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особенности организации;</w:t>
            </w:r>
          </w:p>
          <w:p w:rsidR="00E578EF" w:rsidRPr="00F50174" w:rsidRDefault="00E578EF" w:rsidP="00953D5C">
            <w:pPr>
              <w:pStyle w:val="NoSpacing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сферы и масштаба деятельности организации;</w:t>
            </w:r>
          </w:p>
          <w:p w:rsidR="00E578EF" w:rsidRPr="00F50174" w:rsidRDefault="00E578EF" w:rsidP="00953D5C">
            <w:pPr>
              <w:pStyle w:val="NoSpacing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целей и задач организации.</w:t>
            </w:r>
          </w:p>
          <w:p w:rsidR="00E578EF" w:rsidRPr="00F50174" w:rsidRDefault="00E578EF" w:rsidP="00953D5C">
            <w:pPr>
              <w:pStyle w:val="NoSpacing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нормативно-правовой базы, регламентирующей деятельность организации;</w:t>
            </w:r>
          </w:p>
          <w:p w:rsidR="00E578EF" w:rsidRPr="00DB1A40" w:rsidRDefault="00E578EF" w:rsidP="00953D5C">
            <w:pPr>
              <w:pStyle w:val="NoSpacing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 xml:space="preserve">анализ места и роли организации на рынке – изучение фирменного и продуктового состава конкуренции, основных показателей деятельности конкурентов. </w:t>
            </w:r>
            <w:r w:rsidRPr="00F50174">
              <w:rPr>
                <w:rStyle w:val="markedcontent"/>
                <w:sz w:val="24"/>
                <w:szCs w:val="24"/>
              </w:rPr>
              <w:t>Проанализировать показатели работы объекта практики.</w:t>
            </w:r>
          </w:p>
        </w:tc>
        <w:tc>
          <w:tcPr>
            <w:tcW w:w="1275" w:type="dxa"/>
            <w:vMerge w:val="restart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E578EF" w:rsidRPr="00DB1A40" w:rsidTr="00F50174">
        <w:trPr>
          <w:trHeight w:val="1218"/>
        </w:trPr>
        <w:tc>
          <w:tcPr>
            <w:tcW w:w="431" w:type="dxa"/>
            <w:vMerge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E578EF" w:rsidRPr="008C3631" w:rsidRDefault="00E578EF" w:rsidP="00953D5C">
            <w:pPr>
              <w:tabs>
                <w:tab w:val="left" w:pos="540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Организационная структура управления.</w:t>
            </w:r>
          </w:p>
          <w:p w:rsidR="00E578EF" w:rsidRPr="008C3631" w:rsidRDefault="00E578EF" w:rsidP="00953D5C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E578EF" w:rsidRPr="00417027" w:rsidRDefault="00E578EF" w:rsidP="00953D5C">
            <w:pPr>
              <w:pStyle w:val="ListParagraph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организационной структуры управления;</w:t>
            </w:r>
          </w:p>
          <w:p w:rsidR="00E578EF" w:rsidRPr="00417027" w:rsidRDefault="00E578EF" w:rsidP="00953D5C">
            <w:pPr>
              <w:pStyle w:val="ListParagraph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E578EF" w:rsidRPr="00417027" w:rsidRDefault="00E578EF" w:rsidP="00953D5C">
            <w:pPr>
              <w:pStyle w:val="ListParagraph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 xml:space="preserve">характера организационных отношений между структурными подразделениями </w:t>
            </w:r>
            <w:r w:rsidRPr="00417027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E578EF" w:rsidRPr="00417027" w:rsidRDefault="00E578EF" w:rsidP="00953D5C">
            <w:pPr>
              <w:pStyle w:val="ListParagraph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</w:p>
          <w:p w:rsidR="00E578EF" w:rsidRPr="00F50174" w:rsidRDefault="00E578EF" w:rsidP="00953D5C">
            <w:pPr>
              <w:pStyle w:val="NoSpacing"/>
              <w:numPr>
                <w:ilvl w:val="0"/>
                <w:numId w:val="35"/>
              </w:numPr>
              <w:ind w:left="0" w:firstLine="0"/>
              <w:jc w:val="both"/>
              <w:rPr>
                <w:b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отдельных управленческих нововведений.</w:t>
            </w:r>
          </w:p>
        </w:tc>
        <w:tc>
          <w:tcPr>
            <w:tcW w:w="1275" w:type="dxa"/>
            <w:vMerge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E578EF" w:rsidRPr="00DB1A40" w:rsidTr="00F50174">
        <w:trPr>
          <w:trHeight w:val="1218"/>
        </w:trPr>
        <w:tc>
          <w:tcPr>
            <w:tcW w:w="431" w:type="dxa"/>
            <w:vMerge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E578EF" w:rsidRPr="008C3631" w:rsidRDefault="00E578EF" w:rsidP="00953D5C">
            <w:pPr>
              <w:tabs>
                <w:tab w:val="left" w:pos="345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E578EF" w:rsidRPr="008C3631" w:rsidRDefault="00E578EF" w:rsidP="00953D5C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</w:t>
            </w:r>
            <w:r>
              <w:rPr>
                <w:spacing w:val="2"/>
                <w:position w:val="2"/>
                <w:sz w:val="24"/>
                <w:szCs w:val="24"/>
              </w:rPr>
              <w:t>:</w:t>
            </w:r>
          </w:p>
          <w:p w:rsidR="00E578EF" w:rsidRPr="00417027" w:rsidRDefault="00E578EF" w:rsidP="00953D5C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производства товаров или оказания услуг;</w:t>
            </w:r>
          </w:p>
          <w:p w:rsidR="00E578EF" w:rsidRPr="00417027" w:rsidRDefault="00E578EF" w:rsidP="00953D5C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стратегический анализ внешней среды;</w:t>
            </w:r>
          </w:p>
          <w:p w:rsidR="00E578EF" w:rsidRPr="00417027" w:rsidRDefault="00E578EF" w:rsidP="00953D5C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управления операционной (текущей) деятельностью;</w:t>
            </w:r>
          </w:p>
          <w:p w:rsidR="00E578EF" w:rsidRPr="00417027" w:rsidRDefault="00E578EF" w:rsidP="00953D5C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маркетинговой деятельности организации (включая операционный уровень – маркетинговых программ и стратегический – организации в микро и макро средах);</w:t>
            </w:r>
          </w:p>
          <w:p w:rsidR="00E578EF" w:rsidRPr="00417027" w:rsidRDefault="00E578EF" w:rsidP="00953D5C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стратегического управления;</w:t>
            </w:r>
          </w:p>
          <w:p w:rsidR="00E578EF" w:rsidRPr="00417027" w:rsidRDefault="00E578EF" w:rsidP="00953D5C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управления качеством производимой продукции или оказываемой услуги;</w:t>
            </w:r>
          </w:p>
          <w:p w:rsidR="00E578EF" w:rsidRPr="00417027" w:rsidRDefault="00E578EF" w:rsidP="00953D5C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документооборота;</w:t>
            </w:r>
          </w:p>
          <w:p w:rsidR="00E578EF" w:rsidRPr="00417027" w:rsidRDefault="00E578EF" w:rsidP="00953D5C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системы сбыта;</w:t>
            </w:r>
          </w:p>
          <w:p w:rsidR="00E578EF" w:rsidRPr="00417027" w:rsidRDefault="00E578EF" w:rsidP="00953D5C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операционного и стратегического планирования;</w:t>
            </w:r>
          </w:p>
          <w:p w:rsidR="00E578EF" w:rsidRPr="00417027" w:rsidRDefault="00E578EF" w:rsidP="00953D5C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разработки и принятия управленческих решений;</w:t>
            </w:r>
          </w:p>
          <w:p w:rsidR="00E578EF" w:rsidRPr="00417027" w:rsidRDefault="00E578EF" w:rsidP="00953D5C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организации учёта;</w:t>
            </w:r>
          </w:p>
          <w:p w:rsidR="00E578EF" w:rsidRPr="00417027" w:rsidRDefault="00E578EF" w:rsidP="00953D5C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применения информационных технологий в различных аспектах деятельности предприятия;</w:t>
            </w:r>
          </w:p>
          <w:p w:rsidR="00E578EF" w:rsidRPr="00417027" w:rsidRDefault="00E578EF" w:rsidP="00953D5C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охраны труда и предотвращения ЧС;</w:t>
            </w:r>
          </w:p>
          <w:p w:rsidR="00E578EF" w:rsidRPr="00417027" w:rsidRDefault="00E578EF" w:rsidP="00953D5C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системы коммуникаций внутри организации и с микросредой (контрагентами, партнёрами и т.д.);</w:t>
            </w:r>
          </w:p>
          <w:p w:rsidR="00E578EF" w:rsidRPr="00417027" w:rsidRDefault="00E578EF" w:rsidP="00953D5C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взаимодействия с органами государственной и местной власти;</w:t>
            </w:r>
          </w:p>
          <w:p w:rsidR="00E578EF" w:rsidRPr="00417027" w:rsidRDefault="00E578EF" w:rsidP="00953D5C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работы по противодействию коррупции и финансированию терроризма;</w:t>
            </w:r>
          </w:p>
          <w:p w:rsidR="00E578EF" w:rsidRPr="00417027" w:rsidRDefault="00E578EF" w:rsidP="00953D5C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других особенностей конкретной организации, значимых для полного раскрытия её специфики в отчёте.</w:t>
            </w:r>
          </w:p>
          <w:p w:rsidR="00E578EF" w:rsidRDefault="00E578EF" w:rsidP="00953D5C">
            <w:pPr>
              <w:jc w:val="both"/>
              <w:rPr>
                <w:spacing w:val="2"/>
                <w:position w:val="2"/>
                <w:sz w:val="24"/>
                <w:szCs w:val="24"/>
              </w:rPr>
            </w:pPr>
          </w:p>
          <w:p w:rsidR="00E578EF" w:rsidRPr="00F50174" w:rsidRDefault="00E578EF" w:rsidP="00953D5C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3B3AB7">
              <w:rPr>
                <w:b/>
                <w:sz w:val="24"/>
                <w:szCs w:val="24"/>
              </w:rPr>
              <w:t>Не</w:t>
            </w:r>
            <w:r>
              <w:rPr>
                <w:b/>
                <w:sz w:val="24"/>
                <w:szCs w:val="24"/>
              </w:rPr>
              <w:t>посредственная работа в качестве стажера, включающая вы</w:t>
            </w:r>
            <w:r w:rsidRPr="003B3AB7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олнение заданий по месту стажи</w:t>
            </w:r>
            <w:r w:rsidRPr="003B3AB7">
              <w:rPr>
                <w:b/>
                <w:sz w:val="24"/>
                <w:szCs w:val="24"/>
              </w:rPr>
              <w:t>ровки</w:t>
            </w:r>
          </w:p>
        </w:tc>
        <w:tc>
          <w:tcPr>
            <w:tcW w:w="1275" w:type="dxa"/>
            <w:vMerge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E578EF" w:rsidRPr="00DB1A40" w:rsidTr="00F50174">
        <w:tc>
          <w:tcPr>
            <w:tcW w:w="431" w:type="dxa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:rsidR="00E578EF" w:rsidRPr="00417027" w:rsidRDefault="00E578EF" w:rsidP="00953D5C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17027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E578EF" w:rsidRPr="00417027" w:rsidRDefault="00E578E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E578EF" w:rsidRPr="00DB1A40" w:rsidRDefault="00E578EF" w:rsidP="00CC6347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E578EF" w:rsidRPr="00DB1A40" w:rsidRDefault="00E578EF" w:rsidP="00CC6347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E578EF" w:rsidRPr="00417027" w:rsidRDefault="00E578EF" w:rsidP="00CC6347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E578EF" w:rsidRPr="00DB1A40" w:rsidRDefault="00E578EF" w:rsidP="00CC6347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E578EF" w:rsidRPr="00DB1A40" w:rsidRDefault="00E578EF" w:rsidP="005A2BC1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E578EF" w:rsidRDefault="00E578EF" w:rsidP="00612FB6">
      <w:pPr>
        <w:tabs>
          <w:tab w:val="left" w:pos="708"/>
        </w:tabs>
        <w:jc w:val="both"/>
        <w:rPr>
          <w:sz w:val="24"/>
          <w:szCs w:val="24"/>
        </w:rPr>
      </w:pPr>
    </w:p>
    <w:p w:rsidR="00E578EF" w:rsidRPr="00DB1A40" w:rsidRDefault="00E578EF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E578EF" w:rsidRPr="00DB1A40" w:rsidRDefault="00E578EF" w:rsidP="0005699F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E578EF" w:rsidRPr="00DB1A40" w:rsidRDefault="00E578EF" w:rsidP="0005699F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E578EF" w:rsidRPr="00DB1A40" w:rsidRDefault="00E578EF" w:rsidP="0005699F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E578EF" w:rsidRPr="00DB1A40" w:rsidRDefault="00E578EF" w:rsidP="0005699F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E578EF" w:rsidRPr="00DB1A40" w:rsidRDefault="00E578EF" w:rsidP="0005699F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E578EF" w:rsidRPr="00DB1A40" w:rsidRDefault="00E578EF" w:rsidP="0005699F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E578EF" w:rsidRPr="00DB1A40" w:rsidRDefault="00E578EF" w:rsidP="0005699F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E578EF" w:rsidRPr="00257A7F" w:rsidRDefault="00E578EF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По окончании практики, обучающиеся  должны представить следующие документы, которые являются составными элементами Отчета по практике:</w:t>
      </w:r>
    </w:p>
    <w:p w:rsidR="00E578EF" w:rsidRPr="00257A7F" w:rsidRDefault="00E578EF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 xml:space="preserve">- </w:t>
      </w:r>
      <w:r w:rsidRPr="00257A7F">
        <w:rPr>
          <w:color w:val="000000"/>
          <w:sz w:val="24"/>
          <w:szCs w:val="24"/>
        </w:rPr>
        <w:t xml:space="preserve">титульный лист отчета о прохождении </w:t>
      </w:r>
      <w:r>
        <w:rPr>
          <w:sz w:val="24"/>
          <w:szCs w:val="24"/>
          <w:lang w:eastAsia="ru-RU"/>
        </w:rPr>
        <w:t>организационно-управленческой</w:t>
      </w:r>
      <w:r w:rsidRPr="00257A7F">
        <w:rPr>
          <w:color w:val="000000"/>
          <w:sz w:val="24"/>
          <w:szCs w:val="24"/>
        </w:rPr>
        <w:t xml:space="preserve"> практики (приложение 1)</w:t>
      </w:r>
      <w:r>
        <w:rPr>
          <w:color w:val="000000"/>
          <w:sz w:val="24"/>
          <w:szCs w:val="24"/>
        </w:rPr>
        <w:t>;</w:t>
      </w:r>
    </w:p>
    <w:p w:rsidR="00E578EF" w:rsidRPr="00257A7F" w:rsidRDefault="00E578EF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color w:val="000000"/>
          <w:sz w:val="24"/>
          <w:szCs w:val="24"/>
        </w:rPr>
        <w:t>- содержание отчета по практике (приложение 2)</w:t>
      </w:r>
      <w:r>
        <w:rPr>
          <w:color w:val="000000"/>
          <w:sz w:val="24"/>
          <w:szCs w:val="24"/>
        </w:rPr>
        <w:t>;</w:t>
      </w:r>
    </w:p>
    <w:p w:rsidR="00E578EF" w:rsidRDefault="00E578EF" w:rsidP="00257A7F">
      <w:pPr>
        <w:ind w:firstLine="709"/>
        <w:jc w:val="both"/>
        <w:rPr>
          <w:sz w:val="24"/>
          <w:szCs w:val="24"/>
        </w:rPr>
      </w:pPr>
      <w:r w:rsidRPr="00257A7F">
        <w:rPr>
          <w:sz w:val="24"/>
          <w:szCs w:val="24"/>
        </w:rPr>
        <w:t xml:space="preserve">- задание на  практику </w:t>
      </w:r>
      <w:r w:rsidRPr="00257A7F">
        <w:rPr>
          <w:bCs/>
          <w:sz w:val="24"/>
          <w:szCs w:val="24"/>
        </w:rPr>
        <w:t>(см. п.6.</w:t>
      </w:r>
      <w:r>
        <w:rPr>
          <w:bCs/>
          <w:sz w:val="24"/>
          <w:szCs w:val="24"/>
        </w:rPr>
        <w:t>1</w:t>
      </w:r>
      <w:r w:rsidRPr="00257A7F">
        <w:rPr>
          <w:bCs/>
          <w:sz w:val="24"/>
          <w:szCs w:val="24"/>
        </w:rPr>
        <w:t>.)</w:t>
      </w:r>
      <w:r w:rsidRPr="00257A7F">
        <w:rPr>
          <w:sz w:val="24"/>
          <w:szCs w:val="24"/>
        </w:rPr>
        <w:t>(Приложение 3);</w:t>
      </w:r>
    </w:p>
    <w:p w:rsidR="00E578EF" w:rsidRPr="00257A7F" w:rsidRDefault="00E578EF" w:rsidP="00257A7F">
      <w:pPr>
        <w:ind w:firstLine="709"/>
        <w:jc w:val="both"/>
        <w:rPr>
          <w:sz w:val="24"/>
          <w:szCs w:val="24"/>
        </w:rPr>
      </w:pPr>
      <w:r w:rsidRPr="00257A7F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(см. п.6.</w:t>
      </w:r>
      <w:r>
        <w:rPr>
          <w:bCs/>
          <w:sz w:val="24"/>
          <w:szCs w:val="24"/>
        </w:rPr>
        <w:t>2</w:t>
      </w:r>
      <w:r w:rsidRPr="00257A7F">
        <w:rPr>
          <w:bCs/>
          <w:sz w:val="24"/>
          <w:szCs w:val="24"/>
        </w:rPr>
        <w:t xml:space="preserve">.) (Приложение </w:t>
      </w:r>
      <w:r>
        <w:rPr>
          <w:bCs/>
          <w:sz w:val="24"/>
          <w:szCs w:val="24"/>
        </w:rPr>
        <w:t>4</w:t>
      </w:r>
      <w:r w:rsidRPr="00257A7F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;</w:t>
      </w:r>
    </w:p>
    <w:p w:rsidR="00E578EF" w:rsidRPr="00257A7F" w:rsidRDefault="00E578EF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 дневник практики (см. п.6.</w:t>
      </w:r>
      <w:r>
        <w:rPr>
          <w:bCs/>
          <w:sz w:val="24"/>
          <w:szCs w:val="24"/>
        </w:rPr>
        <w:t>3</w:t>
      </w:r>
      <w:r w:rsidRPr="00257A7F">
        <w:rPr>
          <w:bCs/>
          <w:sz w:val="24"/>
          <w:szCs w:val="24"/>
        </w:rPr>
        <w:t xml:space="preserve">.) (Приложение </w:t>
      </w:r>
      <w:r>
        <w:rPr>
          <w:bCs/>
          <w:sz w:val="24"/>
          <w:szCs w:val="24"/>
        </w:rPr>
        <w:t>5</w:t>
      </w:r>
      <w:r w:rsidRPr="00257A7F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;</w:t>
      </w:r>
    </w:p>
    <w:p w:rsidR="00E578EF" w:rsidRDefault="00E578EF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>-</w:t>
      </w:r>
      <w:r w:rsidRPr="00257A7F">
        <w:rPr>
          <w:color w:val="000000"/>
          <w:sz w:val="24"/>
          <w:szCs w:val="24"/>
        </w:rPr>
        <w:t>х</w:t>
      </w:r>
      <w:r w:rsidRPr="00257A7F">
        <w:rPr>
          <w:sz w:val="24"/>
          <w:szCs w:val="24"/>
        </w:rPr>
        <w:t xml:space="preserve">арактеристика руководителя практики </w:t>
      </w:r>
      <w:r w:rsidRPr="00257A7F">
        <w:rPr>
          <w:color w:val="000000"/>
          <w:sz w:val="24"/>
          <w:szCs w:val="24"/>
        </w:rPr>
        <w:t xml:space="preserve">от профильной организации </w:t>
      </w:r>
      <w:r w:rsidRPr="00257A7F">
        <w:rPr>
          <w:sz w:val="24"/>
          <w:szCs w:val="24"/>
        </w:rPr>
        <w:t xml:space="preserve">на студента-практиканта </w:t>
      </w:r>
      <w:r w:rsidRPr="00257A7F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</w:t>
      </w:r>
      <w:r>
        <w:rPr>
          <w:color w:val="000000"/>
          <w:sz w:val="24"/>
          <w:szCs w:val="24"/>
        </w:rPr>
        <w:t>6</w:t>
      </w:r>
      <w:r w:rsidRPr="00257A7F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>;</w:t>
      </w:r>
    </w:p>
    <w:p w:rsidR="00E578EF" w:rsidRPr="009B3B98" w:rsidRDefault="00E578EF" w:rsidP="00257A7F">
      <w:pPr>
        <w:ind w:firstLine="709"/>
        <w:jc w:val="both"/>
        <w:rPr>
          <w:bCs/>
          <w:sz w:val="24"/>
          <w:szCs w:val="24"/>
        </w:rPr>
      </w:pPr>
      <w:r w:rsidRPr="007F0278">
        <w:rPr>
          <w:sz w:val="24"/>
          <w:szCs w:val="24"/>
        </w:rPr>
        <w:t>- основная часть отчета о прохождении практики (см. п.6.</w:t>
      </w:r>
      <w:r>
        <w:rPr>
          <w:sz w:val="24"/>
          <w:szCs w:val="24"/>
        </w:rPr>
        <w:t>4</w:t>
      </w:r>
      <w:r w:rsidRPr="007F0278">
        <w:rPr>
          <w:sz w:val="24"/>
          <w:szCs w:val="24"/>
        </w:rPr>
        <w:t>.)</w:t>
      </w:r>
    </w:p>
    <w:p w:rsidR="00E578EF" w:rsidRPr="001D60DD" w:rsidRDefault="00E578EF" w:rsidP="001D60DD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1D60DD">
        <w:rPr>
          <w:sz w:val="24"/>
          <w:szCs w:val="24"/>
        </w:rPr>
        <w:t>- аттестационный лист (см. макет Приложение).</w:t>
      </w:r>
    </w:p>
    <w:p w:rsidR="00E578EF" w:rsidRPr="00DB1A40" w:rsidRDefault="00E578EF" w:rsidP="009B3B98">
      <w:pPr>
        <w:jc w:val="both"/>
        <w:rPr>
          <w:bCs/>
          <w:sz w:val="24"/>
          <w:szCs w:val="24"/>
        </w:rPr>
      </w:pPr>
    </w:p>
    <w:p w:rsidR="00E578EF" w:rsidRPr="00DB1A40" w:rsidRDefault="00E578EF" w:rsidP="008E7899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E578EF" w:rsidRPr="00DB1A40" w:rsidRDefault="00E578EF" w:rsidP="008E7899">
      <w:pPr>
        <w:pStyle w:val="BodyTextIndent2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E578EF" w:rsidRDefault="00E578EF" w:rsidP="008E7899">
      <w:pPr>
        <w:ind w:firstLine="709"/>
        <w:jc w:val="both"/>
        <w:rPr>
          <w:b/>
          <w:bCs/>
          <w:sz w:val="24"/>
          <w:szCs w:val="24"/>
        </w:rPr>
      </w:pPr>
    </w:p>
    <w:p w:rsidR="00E578EF" w:rsidRPr="00357E51" w:rsidRDefault="00E578EF" w:rsidP="008E7899">
      <w:pPr>
        <w:ind w:firstLine="709"/>
        <w:jc w:val="both"/>
        <w:rPr>
          <w:bCs/>
          <w:sz w:val="24"/>
          <w:szCs w:val="24"/>
        </w:rPr>
      </w:pPr>
      <w:r w:rsidRPr="00357E51">
        <w:rPr>
          <w:b/>
          <w:bCs/>
          <w:sz w:val="24"/>
          <w:szCs w:val="24"/>
        </w:rPr>
        <w:t xml:space="preserve">6.1. </w:t>
      </w:r>
      <w:r>
        <w:rPr>
          <w:b/>
          <w:bCs/>
          <w:sz w:val="24"/>
          <w:szCs w:val="24"/>
        </w:rPr>
        <w:t>Задание на</w:t>
      </w:r>
      <w:r w:rsidRPr="00357E51">
        <w:rPr>
          <w:b/>
          <w:bCs/>
          <w:sz w:val="24"/>
          <w:szCs w:val="24"/>
        </w:rPr>
        <w:t xml:space="preserve"> практик</w:t>
      </w:r>
      <w:r>
        <w:rPr>
          <w:b/>
          <w:bCs/>
          <w:sz w:val="24"/>
          <w:szCs w:val="24"/>
        </w:rPr>
        <w:t>у</w:t>
      </w:r>
      <w:r w:rsidRPr="00357E51">
        <w:rPr>
          <w:b/>
          <w:bCs/>
          <w:sz w:val="24"/>
          <w:szCs w:val="24"/>
        </w:rPr>
        <w:t xml:space="preserve"> и порядок его представления  </w:t>
      </w:r>
      <w:r w:rsidRPr="00357E51">
        <w:rPr>
          <w:bCs/>
          <w:sz w:val="24"/>
          <w:szCs w:val="24"/>
        </w:rPr>
        <w:t xml:space="preserve">(Приложение </w:t>
      </w:r>
      <w:r>
        <w:rPr>
          <w:bCs/>
          <w:sz w:val="24"/>
          <w:szCs w:val="24"/>
        </w:rPr>
        <w:t>3</w:t>
      </w:r>
      <w:r w:rsidRPr="00357E51">
        <w:rPr>
          <w:bCs/>
          <w:sz w:val="24"/>
          <w:szCs w:val="24"/>
        </w:rPr>
        <w:t>)</w:t>
      </w:r>
    </w:p>
    <w:p w:rsidR="00E578EF" w:rsidRDefault="00E578EF" w:rsidP="008E7899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Процесс </w:t>
      </w:r>
      <w:r>
        <w:rPr>
          <w:sz w:val="24"/>
          <w:szCs w:val="24"/>
        </w:rPr>
        <w:t xml:space="preserve">осуществления поставленных задачна </w:t>
      </w:r>
      <w:r w:rsidRPr="00DB1A40">
        <w:rPr>
          <w:sz w:val="24"/>
          <w:szCs w:val="24"/>
        </w:rPr>
        <w:t>практик</w:t>
      </w:r>
      <w:r>
        <w:rPr>
          <w:sz w:val="24"/>
          <w:szCs w:val="24"/>
        </w:rPr>
        <w:t xml:space="preserve">у </w:t>
      </w:r>
      <w:r w:rsidRPr="00DB1A40">
        <w:rPr>
          <w:sz w:val="24"/>
          <w:szCs w:val="24"/>
        </w:rPr>
        <w:t>фиксируется</w:t>
      </w:r>
      <w:r>
        <w:rPr>
          <w:sz w:val="24"/>
          <w:szCs w:val="24"/>
        </w:rPr>
        <w:t xml:space="preserve"> в листе задания</w:t>
      </w:r>
      <w:r w:rsidRPr="00DB1A40">
        <w:rPr>
          <w:sz w:val="24"/>
          <w:szCs w:val="24"/>
        </w:rPr>
        <w:t xml:space="preserve">формат которого утверждается вузом. </w:t>
      </w:r>
      <w:r>
        <w:rPr>
          <w:sz w:val="24"/>
          <w:szCs w:val="24"/>
        </w:rPr>
        <w:t>Лист задания</w:t>
      </w:r>
      <w:r w:rsidRPr="00DB1A40">
        <w:rPr>
          <w:sz w:val="24"/>
          <w:szCs w:val="24"/>
        </w:rPr>
        <w:t xml:space="preserve"> практики содержит следующие разделы:</w:t>
      </w:r>
    </w:p>
    <w:p w:rsidR="00E578EF" w:rsidRDefault="00E578EF" w:rsidP="008E7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ФИО и академическая группа обучающегося; 2) ФИО, учёная степень, учёное звание, должность руководителя от ВУЗа; 3) </w:t>
      </w:r>
      <w:r w:rsidRPr="005E0B5F">
        <w:rPr>
          <w:sz w:val="24"/>
          <w:szCs w:val="24"/>
        </w:rPr>
        <w:t>Место практики</w:t>
      </w:r>
      <w:r>
        <w:rPr>
          <w:sz w:val="24"/>
          <w:szCs w:val="24"/>
        </w:rPr>
        <w:t xml:space="preserve"> (организации); 4) Даты прохождения практики; 5) Содержание задания (поставленные задачи на практику).</w:t>
      </w:r>
    </w:p>
    <w:p w:rsidR="00E578EF" w:rsidRPr="00DB1A40" w:rsidRDefault="00E578EF" w:rsidP="008E7899">
      <w:pPr>
        <w:pStyle w:val="BodyText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 xml:space="preserve">практики заверяется подписью руководителя практики от </w:t>
      </w:r>
      <w:r>
        <w:rPr>
          <w:sz w:val="24"/>
          <w:szCs w:val="24"/>
        </w:rPr>
        <w:t>ВУЗа и непосредственно обучающимся (студентом-практикантом)</w:t>
      </w:r>
      <w:r w:rsidRPr="00DB1A40">
        <w:rPr>
          <w:sz w:val="24"/>
          <w:szCs w:val="24"/>
        </w:rPr>
        <w:t>.</w:t>
      </w:r>
    </w:p>
    <w:p w:rsidR="00E578EF" w:rsidRPr="00DB1A40" w:rsidRDefault="00E578EF" w:rsidP="008E7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 xml:space="preserve">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>практики является составным элементом отчета.</w:t>
      </w:r>
    </w:p>
    <w:p w:rsidR="00E578EF" w:rsidRDefault="00E578EF" w:rsidP="008E7899">
      <w:pPr>
        <w:ind w:firstLine="709"/>
        <w:jc w:val="both"/>
        <w:rPr>
          <w:b/>
          <w:bCs/>
          <w:sz w:val="24"/>
          <w:szCs w:val="24"/>
        </w:rPr>
      </w:pPr>
    </w:p>
    <w:p w:rsidR="00E578EF" w:rsidRPr="00357E51" w:rsidRDefault="00E578EF" w:rsidP="008E7899">
      <w:pPr>
        <w:ind w:firstLine="709"/>
        <w:jc w:val="both"/>
        <w:rPr>
          <w:bCs/>
          <w:sz w:val="24"/>
          <w:szCs w:val="24"/>
        </w:rPr>
      </w:pPr>
      <w:r w:rsidRPr="00357E51">
        <w:rPr>
          <w:b/>
          <w:bCs/>
          <w:sz w:val="24"/>
          <w:szCs w:val="24"/>
        </w:rPr>
        <w:t>6.</w:t>
      </w:r>
      <w:r>
        <w:rPr>
          <w:b/>
          <w:bCs/>
          <w:sz w:val="24"/>
          <w:szCs w:val="24"/>
        </w:rPr>
        <w:t>2</w:t>
      </w:r>
      <w:r w:rsidRPr="00357E51">
        <w:rPr>
          <w:b/>
          <w:bCs/>
          <w:sz w:val="24"/>
          <w:szCs w:val="24"/>
        </w:rPr>
        <w:t xml:space="preserve">. </w:t>
      </w:r>
      <w:r w:rsidRPr="00DD2DAB">
        <w:rPr>
          <w:b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  <w:r w:rsidRPr="00357E51">
        <w:rPr>
          <w:bCs/>
          <w:sz w:val="24"/>
          <w:szCs w:val="24"/>
        </w:rPr>
        <w:t xml:space="preserve"> (Приложение </w:t>
      </w:r>
      <w:r>
        <w:rPr>
          <w:bCs/>
          <w:sz w:val="24"/>
          <w:szCs w:val="24"/>
        </w:rPr>
        <w:t>4</w:t>
      </w:r>
      <w:r w:rsidRPr="00357E51">
        <w:rPr>
          <w:bCs/>
          <w:sz w:val="24"/>
          <w:szCs w:val="24"/>
        </w:rPr>
        <w:t>)</w:t>
      </w:r>
    </w:p>
    <w:p w:rsidR="00E578EF" w:rsidRPr="00DB1A40" w:rsidRDefault="00E578EF" w:rsidP="008E7899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Процесс </w:t>
      </w:r>
      <w:r>
        <w:rPr>
          <w:sz w:val="24"/>
          <w:szCs w:val="24"/>
        </w:rPr>
        <w:t xml:space="preserve">будущего </w:t>
      </w:r>
      <w:r w:rsidRPr="00DB1A40">
        <w:rPr>
          <w:sz w:val="24"/>
          <w:szCs w:val="24"/>
        </w:rPr>
        <w:t>прохождения практики фиксируется</w:t>
      </w:r>
      <w:r>
        <w:rPr>
          <w:sz w:val="24"/>
          <w:szCs w:val="24"/>
        </w:rPr>
        <w:t xml:space="preserve">в </w:t>
      </w:r>
      <w:r w:rsidRPr="00757D74">
        <w:rPr>
          <w:sz w:val="24"/>
          <w:szCs w:val="24"/>
        </w:rPr>
        <w:t>совместн</w:t>
      </w:r>
      <w:r>
        <w:rPr>
          <w:sz w:val="24"/>
          <w:szCs w:val="24"/>
        </w:rPr>
        <w:t>ом</w:t>
      </w:r>
      <w:r w:rsidRPr="00757D74">
        <w:rPr>
          <w:sz w:val="24"/>
          <w:szCs w:val="24"/>
        </w:rPr>
        <w:t xml:space="preserve"> рабоч</w:t>
      </w:r>
      <w:r>
        <w:rPr>
          <w:sz w:val="24"/>
          <w:szCs w:val="24"/>
        </w:rPr>
        <w:t>ем</w:t>
      </w:r>
      <w:r w:rsidRPr="00757D74">
        <w:rPr>
          <w:sz w:val="24"/>
          <w:szCs w:val="24"/>
        </w:rPr>
        <w:t xml:space="preserve"> график</w:t>
      </w:r>
      <w:r>
        <w:rPr>
          <w:sz w:val="24"/>
          <w:szCs w:val="24"/>
        </w:rPr>
        <w:t>е</w:t>
      </w:r>
      <w:r w:rsidRPr="00757D74">
        <w:rPr>
          <w:sz w:val="24"/>
          <w:szCs w:val="24"/>
        </w:rPr>
        <w:t xml:space="preserve"> (план</w:t>
      </w:r>
      <w:r>
        <w:rPr>
          <w:sz w:val="24"/>
          <w:szCs w:val="24"/>
        </w:rPr>
        <w:t>е</w:t>
      </w:r>
      <w:r w:rsidRPr="00757D74">
        <w:rPr>
          <w:sz w:val="24"/>
          <w:szCs w:val="24"/>
        </w:rPr>
        <w:t>) проведения практики руководителя практики от организации (вуза) и руководителя практики от профильной организации</w:t>
      </w:r>
      <w:r>
        <w:rPr>
          <w:bCs/>
          <w:sz w:val="24"/>
          <w:szCs w:val="24"/>
        </w:rPr>
        <w:t>в виде с</w:t>
      </w:r>
      <w:r w:rsidRPr="00C4685B">
        <w:rPr>
          <w:sz w:val="24"/>
          <w:szCs w:val="24"/>
        </w:rPr>
        <w:t>одержани</w:t>
      </w:r>
      <w:r>
        <w:rPr>
          <w:sz w:val="24"/>
          <w:szCs w:val="24"/>
        </w:rPr>
        <w:t>я</w:t>
      </w:r>
      <w:r w:rsidRPr="00C4685B">
        <w:rPr>
          <w:sz w:val="24"/>
          <w:szCs w:val="24"/>
        </w:rPr>
        <w:t xml:space="preserve"> этапов практики(связанных с содержанием задания)</w:t>
      </w:r>
      <w:r>
        <w:rPr>
          <w:sz w:val="24"/>
          <w:szCs w:val="24"/>
        </w:rPr>
        <w:t xml:space="preserve">, </w:t>
      </w:r>
      <w:r w:rsidRPr="00DB1A40">
        <w:rPr>
          <w:sz w:val="24"/>
          <w:szCs w:val="24"/>
        </w:rPr>
        <w:t xml:space="preserve">формат которого утверждается вузом. </w:t>
      </w:r>
      <w:r>
        <w:rPr>
          <w:sz w:val="24"/>
          <w:szCs w:val="24"/>
        </w:rPr>
        <w:t>Совместный рабочий график</w:t>
      </w:r>
      <w:r w:rsidRPr="00DB1A40">
        <w:rPr>
          <w:sz w:val="24"/>
          <w:szCs w:val="24"/>
        </w:rPr>
        <w:t xml:space="preserve"> практики содержит следующие разделы:</w:t>
      </w:r>
      <w:r>
        <w:rPr>
          <w:sz w:val="24"/>
          <w:szCs w:val="24"/>
        </w:rPr>
        <w:t xml:space="preserve"> план содержания этапов практики с указанием их продолжительности и сроков прохождения практики.</w:t>
      </w:r>
    </w:p>
    <w:p w:rsidR="00E578EF" w:rsidRPr="00DB1A40" w:rsidRDefault="00E578EF" w:rsidP="008E7899">
      <w:pPr>
        <w:pStyle w:val="BodyText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Совместный рабочий график</w:t>
      </w:r>
      <w:r w:rsidRPr="00DB1A40">
        <w:rPr>
          <w:sz w:val="24"/>
          <w:szCs w:val="24"/>
        </w:rPr>
        <w:t xml:space="preserve"> практики заверяется подписью руководителя практики от </w:t>
      </w:r>
      <w:r>
        <w:rPr>
          <w:sz w:val="24"/>
          <w:szCs w:val="24"/>
        </w:rPr>
        <w:t xml:space="preserve">ВУЗа и от </w:t>
      </w:r>
      <w:r w:rsidRPr="00DB1A40">
        <w:rPr>
          <w:sz w:val="24"/>
          <w:szCs w:val="24"/>
        </w:rPr>
        <w:t>профильной организации.</w:t>
      </w:r>
    </w:p>
    <w:p w:rsidR="00E578EF" w:rsidRDefault="00E578EF" w:rsidP="008E7899">
      <w:pPr>
        <w:pStyle w:val="Heading2"/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8E7899">
        <w:rPr>
          <w:rFonts w:ascii="Times New Roman" w:hAnsi="Times New Roman"/>
          <w:b w:val="0"/>
          <w:color w:val="auto"/>
          <w:sz w:val="24"/>
          <w:szCs w:val="24"/>
        </w:rPr>
        <w:t>Совместный рабочий график практики должен быть оформлен аккуратно, разборчиво, без помарок и подчисток. Совместный рабочий график практики является составным элементом отчета.</w:t>
      </w:r>
    </w:p>
    <w:p w:rsidR="00E578EF" w:rsidRPr="008E7899" w:rsidRDefault="00E578EF" w:rsidP="008E7899">
      <w:pPr>
        <w:rPr>
          <w:lang w:eastAsia="ru-RU"/>
        </w:rPr>
      </w:pPr>
    </w:p>
    <w:p w:rsidR="00E578EF" w:rsidRPr="00DB1A40" w:rsidRDefault="00E578EF" w:rsidP="008E7899">
      <w:pPr>
        <w:pStyle w:val="Heading2"/>
        <w:spacing w:before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</w:t>
      </w:r>
      <w:r>
        <w:rPr>
          <w:rFonts w:ascii="Times New Roman" w:hAnsi="Times New Roman"/>
          <w:color w:val="auto"/>
          <w:sz w:val="24"/>
          <w:szCs w:val="24"/>
        </w:rPr>
        <w:t>3</w:t>
      </w:r>
      <w:r w:rsidRPr="00DB1A40">
        <w:rPr>
          <w:rFonts w:ascii="Times New Roman" w:hAnsi="Times New Roman"/>
          <w:color w:val="auto"/>
          <w:sz w:val="24"/>
          <w:szCs w:val="24"/>
        </w:rPr>
        <w:t>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E578EF" w:rsidRPr="00DB1A40" w:rsidRDefault="00E578EF" w:rsidP="008E7899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E578EF" w:rsidRPr="00DB1A40" w:rsidRDefault="00E578EF" w:rsidP="008E7899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E578EF" w:rsidRPr="00DB1A40" w:rsidRDefault="00E578EF" w:rsidP="008E7899">
      <w:pPr>
        <w:pStyle w:val="BodyText2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E578EF" w:rsidRPr="00DB1A40" w:rsidRDefault="00E578EF" w:rsidP="008E7899">
      <w:pPr>
        <w:pStyle w:val="BodyText2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E578EF" w:rsidRDefault="00E578EF" w:rsidP="0032663C">
      <w:pPr>
        <w:pStyle w:val="BodyText2"/>
        <w:spacing w:after="0" w:line="240" w:lineRule="auto"/>
        <w:ind w:firstLine="567"/>
        <w:jc w:val="both"/>
        <w:rPr>
          <w:sz w:val="24"/>
          <w:szCs w:val="24"/>
        </w:rPr>
      </w:pPr>
    </w:p>
    <w:p w:rsidR="00E578EF" w:rsidRPr="00DB1A40" w:rsidRDefault="00E578EF" w:rsidP="0032663C">
      <w:pPr>
        <w:pStyle w:val="BodyText2"/>
        <w:spacing w:after="0" w:line="240" w:lineRule="auto"/>
        <w:ind w:firstLine="567"/>
        <w:jc w:val="both"/>
        <w:rPr>
          <w:sz w:val="24"/>
          <w:szCs w:val="24"/>
        </w:rPr>
      </w:pPr>
    </w:p>
    <w:p w:rsidR="00E578EF" w:rsidRPr="002D44AC" w:rsidRDefault="00E578EF" w:rsidP="008E7899">
      <w:pPr>
        <w:pStyle w:val="BodyText2"/>
        <w:spacing w:after="0" w:line="240" w:lineRule="auto"/>
        <w:ind w:left="1134" w:hanging="425"/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6.</w:t>
      </w:r>
      <w:r>
        <w:rPr>
          <w:b/>
          <w:sz w:val="24"/>
          <w:szCs w:val="24"/>
        </w:rPr>
        <w:t>4</w:t>
      </w:r>
      <w:r w:rsidRPr="00DB1A40">
        <w:rPr>
          <w:b/>
          <w:sz w:val="24"/>
          <w:szCs w:val="24"/>
        </w:rPr>
        <w:t>.</w:t>
      </w:r>
      <w:r w:rsidRPr="006D5FA8">
        <w:rPr>
          <w:b/>
          <w:sz w:val="24"/>
          <w:szCs w:val="24"/>
        </w:rPr>
        <w:t>Основная часть отчета  по практике</w:t>
      </w:r>
    </w:p>
    <w:p w:rsidR="00E578EF" w:rsidRPr="00DB1A40" w:rsidRDefault="00E578EF" w:rsidP="008E7899">
      <w:pPr>
        <w:pStyle w:val="BodyText2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25 страниц и не более 40</w:t>
      </w:r>
      <w:r w:rsidRPr="00DB1A40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</w:t>
      </w:r>
      <w:r>
        <w:rPr>
          <w:color w:val="000000"/>
          <w:sz w:val="24"/>
          <w:szCs w:val="24"/>
        </w:rPr>
        <w:t>3</w:t>
      </w:r>
      <w:r w:rsidRPr="00DB1A40">
        <w:rPr>
          <w:color w:val="000000"/>
          <w:sz w:val="24"/>
          <w:szCs w:val="24"/>
        </w:rPr>
        <w:t>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Нумерация страниц ставится в верхнем правом углу.</w:t>
      </w:r>
    </w:p>
    <w:p w:rsidR="00E578EF" w:rsidRPr="00DB1A40" w:rsidRDefault="00E578EF" w:rsidP="009330B4">
      <w:pPr>
        <w:pStyle w:val="BodyTextIndent2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E578EF" w:rsidRPr="00DB1A40" w:rsidRDefault="00E578EF" w:rsidP="009330B4">
      <w:pPr>
        <w:pStyle w:val="BodyTextIndent2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</w:p>
    <w:p w:rsidR="00E578EF" w:rsidRPr="00DB1A40" w:rsidRDefault="00E578EF" w:rsidP="009330B4">
      <w:pPr>
        <w:pStyle w:val="BodyTextIndent2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сновная часть отчета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отчетном эссе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E578EF" w:rsidRPr="00DB1A40" w:rsidRDefault="00E578EF" w:rsidP="009330B4">
      <w:pPr>
        <w:pStyle w:val="BodyTextIndent2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своем отчёте</w:t>
      </w:r>
      <w:r w:rsidRPr="00DB1A40">
        <w:rPr>
          <w:color w:val="000000"/>
          <w:sz w:val="24"/>
          <w:szCs w:val="24"/>
        </w:rPr>
        <w:t xml:space="preserve"> 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E578EF" w:rsidRPr="00DB1A40" w:rsidRDefault="00E578EF" w:rsidP="00E7091E">
      <w:pPr>
        <w:ind w:firstLine="708"/>
        <w:jc w:val="both"/>
        <w:rPr>
          <w:sz w:val="24"/>
          <w:szCs w:val="24"/>
        </w:rPr>
      </w:pPr>
    </w:p>
    <w:p w:rsidR="00E578EF" w:rsidRPr="00DB1A40" w:rsidRDefault="00E578EF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отчёта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1)</w:t>
      </w:r>
      <w:r w:rsidRPr="00DB1A40">
        <w:rPr>
          <w:sz w:val="24"/>
          <w:szCs w:val="24"/>
        </w:rPr>
        <w:t>, содержание, введение, основную часть, заключение, список использованной литературы.</w:t>
      </w:r>
    </w:p>
    <w:p w:rsidR="00E578EF" w:rsidRPr="00DB1A40" w:rsidRDefault="00E578EF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E578EF" w:rsidRPr="00DB1A40" w:rsidRDefault="00E578EF" w:rsidP="0032663C">
      <w:pPr>
        <w:ind w:firstLine="567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>Основная часть</w:t>
      </w:r>
      <w:r>
        <w:rPr>
          <w:sz w:val="24"/>
          <w:szCs w:val="24"/>
        </w:rPr>
        <w:t>отчёта</w:t>
      </w:r>
      <w:r w:rsidRPr="00DB1A40">
        <w:rPr>
          <w:sz w:val="24"/>
          <w:szCs w:val="24"/>
        </w:rPr>
        <w:t xml:space="preserve"> должна содержать:</w:t>
      </w:r>
    </w:p>
    <w:p w:rsidR="00E578EF" w:rsidRPr="00DB1A40" w:rsidRDefault="00E578EF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E578EF" w:rsidRPr="00DB1A40" w:rsidRDefault="00E578EF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E578EF" w:rsidRPr="00DB1A40" w:rsidRDefault="00E578EF" w:rsidP="00974A1F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E578EF" w:rsidRPr="00DB1A40" w:rsidRDefault="00E578EF" w:rsidP="00441788">
      <w:pPr>
        <w:rPr>
          <w:b/>
          <w:sz w:val="24"/>
          <w:szCs w:val="24"/>
          <w:lang w:eastAsia="ru-RU"/>
        </w:rPr>
      </w:pPr>
    </w:p>
    <w:p w:rsidR="00E578EF" w:rsidRPr="00DB1A40" w:rsidRDefault="00E578EF" w:rsidP="00B04328">
      <w:pPr>
        <w:pStyle w:val="BodyTextIndent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E578EF" w:rsidRPr="00DB1A40" w:rsidRDefault="00E578EF" w:rsidP="00B04328">
      <w:pPr>
        <w:pStyle w:val="BodyTextIndent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E578EF" w:rsidRPr="00DB1A40" w:rsidRDefault="00E578EF" w:rsidP="00B04328">
      <w:pPr>
        <w:pStyle w:val="BodyTextIndent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Список использованной литературы.</w:t>
      </w:r>
    </w:p>
    <w:p w:rsidR="00E578EF" w:rsidRPr="00DB1A40" w:rsidRDefault="00E578EF" w:rsidP="00B04328">
      <w:pPr>
        <w:pStyle w:val="BodyTextIndent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E578EF" w:rsidRPr="00DB1A40" w:rsidRDefault="00E578EF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</w:t>
      </w:r>
      <w:r>
        <w:t>е</w:t>
      </w:r>
      <w:r w:rsidRPr="00DB1A40">
        <w:t xml:space="preserve">). </w:t>
      </w:r>
    </w:p>
    <w:p w:rsidR="00E578EF" w:rsidRPr="00DB1A40" w:rsidRDefault="00E578EF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E578EF" w:rsidRPr="00DB1A40" w:rsidRDefault="00E578EF" w:rsidP="00893EC4">
      <w:pPr>
        <w:pStyle w:val="Default"/>
        <w:jc w:val="both"/>
      </w:pPr>
      <w:r w:rsidRPr="00DB1A40">
        <w:t>1. Должностные</w:t>
      </w:r>
      <w:r>
        <w:t xml:space="preserve"> (функциональные)</w:t>
      </w:r>
      <w:r w:rsidRPr="00DB1A40">
        <w:t xml:space="preserve"> обязанности </w:t>
      </w:r>
      <w:r>
        <w:t>сотрудников (работников) организации</w:t>
      </w:r>
      <w:r w:rsidRPr="00DB1A40">
        <w:t>.</w:t>
      </w:r>
    </w:p>
    <w:p w:rsidR="00E578EF" w:rsidRDefault="00E578EF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E578EF" w:rsidRPr="00DB1A40" w:rsidRDefault="00E578EF" w:rsidP="009B3B98">
      <w:pPr>
        <w:pStyle w:val="Default"/>
      </w:pPr>
      <w:r>
        <w:t>3. Иное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3A4D82">
      <w:pPr>
        <w:pStyle w:val="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38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Менеджмент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E578EF" w:rsidRPr="00DB1A40" w:rsidRDefault="00E578EF" w:rsidP="003A4D82">
      <w:pPr>
        <w:pStyle w:val="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E578EF" w:rsidRPr="00DB1A40" w:rsidRDefault="00E578EF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E578EF" w:rsidRPr="00DB1A40" w:rsidRDefault="00E578EF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(зачет)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E578EF" w:rsidRPr="00DB1A40" w:rsidRDefault="00E578EF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31"/>
        <w:gridCol w:w="3118"/>
        <w:gridCol w:w="2662"/>
        <w:gridCol w:w="3292"/>
      </w:tblGrid>
      <w:tr w:rsidR="00E578EF" w:rsidRPr="00DB1A40" w:rsidTr="008062BA">
        <w:trPr>
          <w:trHeight w:val="437"/>
        </w:trPr>
        <w:tc>
          <w:tcPr>
            <w:tcW w:w="431" w:type="dxa"/>
          </w:tcPr>
          <w:p w:rsidR="00E578EF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E578EF" w:rsidRPr="00DB1A40" w:rsidTr="008062BA">
        <w:tc>
          <w:tcPr>
            <w:tcW w:w="431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662" w:type="dxa"/>
          </w:tcPr>
          <w:p w:rsidR="00E578EF" w:rsidRPr="00DB1A40" w:rsidRDefault="00E578EF" w:rsidP="00D32A14">
            <w:pPr>
              <w:jc w:val="both"/>
              <w:rPr>
                <w:sz w:val="24"/>
                <w:szCs w:val="24"/>
              </w:rPr>
            </w:pPr>
            <w:r w:rsidRPr="00D32A14">
              <w:rPr>
                <w:bCs/>
                <w:sz w:val="24"/>
                <w:szCs w:val="24"/>
              </w:rPr>
              <w:t>УК-1; УК-8; УК-10; УК-11; ОПК-1; ОПК-2; ОПК-3; ОПК-4; ОПК-5;</w:t>
            </w:r>
            <w:r>
              <w:rPr>
                <w:bCs/>
                <w:sz w:val="24"/>
                <w:szCs w:val="24"/>
              </w:rPr>
              <w:t xml:space="preserve"> ОПК-6, </w:t>
            </w:r>
            <w:r w:rsidRPr="00D32A14">
              <w:rPr>
                <w:bCs/>
                <w:sz w:val="24"/>
                <w:szCs w:val="24"/>
              </w:rPr>
              <w:t xml:space="preserve"> ПК-1; ПК-2; ПК-3; ПК-4; ПК-5; ПК-6; ПК-7; ПК-8; ПК-9; ПК-10</w:t>
            </w:r>
          </w:p>
        </w:tc>
        <w:tc>
          <w:tcPr>
            <w:tcW w:w="3292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05699F">
      <w:pPr>
        <w:pStyle w:val="ListParagraph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E578EF" w:rsidRPr="00DB1A40" w:rsidRDefault="00E578EF" w:rsidP="000C4529">
      <w:pPr>
        <w:spacing w:line="120" w:lineRule="auto"/>
        <w:rPr>
          <w:sz w:val="24"/>
          <w:szCs w:val="24"/>
        </w:rPr>
      </w:pPr>
    </w:p>
    <w:p w:rsidR="00E578EF" w:rsidRPr="00DB1A40" w:rsidRDefault="00E578EF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E578EF" w:rsidRPr="00DB1A40" w:rsidRDefault="00E578EF" w:rsidP="000C4529">
      <w:pPr>
        <w:spacing w:line="120" w:lineRule="auto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7338"/>
        <w:gridCol w:w="1275"/>
        <w:gridCol w:w="993"/>
      </w:tblGrid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E578EF" w:rsidRPr="00DB1A40" w:rsidTr="008062BA">
        <w:trPr>
          <w:trHeight w:val="249"/>
        </w:trPr>
        <w:tc>
          <w:tcPr>
            <w:tcW w:w="7338" w:type="dxa"/>
          </w:tcPr>
          <w:p w:rsidR="00E578EF" w:rsidRPr="008062BA" w:rsidRDefault="00E578EF" w:rsidP="000C4529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УК-1.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 w:val="restart"/>
          </w:tcPr>
          <w:p w:rsidR="00E578EF" w:rsidRDefault="00E578EF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E578EF" w:rsidRPr="00DB1A40" w:rsidRDefault="00E578EF" w:rsidP="008062B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  <w:r>
              <w:rPr>
                <w:b/>
                <w:sz w:val="24"/>
                <w:szCs w:val="24"/>
              </w:rPr>
              <w:t>с оценкой</w:t>
            </w:r>
          </w:p>
        </w:tc>
      </w:tr>
      <w:tr w:rsidR="00E578EF" w:rsidRPr="00DB1A40" w:rsidTr="008062BA">
        <w:trPr>
          <w:trHeight w:val="249"/>
        </w:trPr>
        <w:tc>
          <w:tcPr>
            <w:tcW w:w="7338" w:type="dxa"/>
          </w:tcPr>
          <w:p w:rsidR="00E578EF" w:rsidRPr="00DB1A40" w:rsidRDefault="00E578EF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612BDB">
              <w:rPr>
                <w:sz w:val="24"/>
                <w:szCs w:val="24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477"/>
        </w:trPr>
        <w:tc>
          <w:tcPr>
            <w:tcW w:w="7338" w:type="dxa"/>
          </w:tcPr>
          <w:p w:rsidR="00E578EF" w:rsidRPr="00DB1A40" w:rsidRDefault="00E578EF" w:rsidP="008062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DB1A40" w:rsidRDefault="00E578EF" w:rsidP="00E8551D">
            <w:pPr>
              <w:jc w:val="both"/>
              <w:rPr>
                <w:b/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11. </w:t>
            </w:r>
            <w:r w:rsidRPr="0012370C">
              <w:rPr>
                <w:sz w:val="24"/>
                <w:szCs w:val="24"/>
              </w:rPr>
              <w:t xml:space="preserve">Способен формировать </w:t>
            </w:r>
            <w:r w:rsidRPr="0012370C">
              <w:rPr>
                <w:spacing w:val="-1"/>
                <w:sz w:val="24"/>
                <w:szCs w:val="24"/>
              </w:rPr>
              <w:t xml:space="preserve">нетерпимое </w:t>
            </w:r>
            <w:r w:rsidRPr="0012370C">
              <w:rPr>
                <w:sz w:val="24"/>
                <w:szCs w:val="24"/>
              </w:rPr>
              <w:t>отношение к коррупционномуповедению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923A13" w:rsidRDefault="00E578EF" w:rsidP="009E3FB5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ОПК-1.Способен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CE008C" w:rsidRDefault="00E578EF" w:rsidP="009E3FB5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ОПК-2.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CE008C" w:rsidRDefault="00E578EF" w:rsidP="00D32A14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ОПК-З. Способен разрабатывать обоснованные организационно-управленческие решения с учётом их социальной значимости, содействовать их реализации в условиях сложной и динамичной среды и оценивать их последствия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D32A14">
            <w:pPr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D32A14">
            <w:pPr>
              <w:jc w:val="both"/>
              <w:rPr>
                <w:sz w:val="24"/>
                <w:szCs w:val="24"/>
              </w:rPr>
            </w:pPr>
            <w:r w:rsidRPr="00D32A14">
              <w:rPr>
                <w:sz w:val="24"/>
                <w:szCs w:val="24"/>
              </w:rPr>
              <w:t>ОПК-5. способен использовать при решении профессиональных задач современные информационные техно-логии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183C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</w:t>
            </w:r>
          </w:p>
          <w:p w:rsidR="00E578EF" w:rsidRPr="00D32A14" w:rsidRDefault="00E578EF" w:rsidP="00183C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DB1A40" w:rsidRDefault="00E578EF" w:rsidP="00E8551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</w:t>
            </w:r>
            <w:r w:rsidRPr="00DB1A40">
              <w:rPr>
                <w:sz w:val="24"/>
                <w:szCs w:val="24"/>
              </w:rPr>
              <w:t>.</w:t>
            </w:r>
            <w:r w:rsidRPr="00797BB2">
              <w:rPr>
                <w:sz w:val="24"/>
                <w:szCs w:val="24"/>
              </w:rPr>
              <w:t>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и осуществлять диагностику</w:t>
            </w:r>
            <w:r>
              <w:rPr>
                <w:sz w:val="24"/>
                <w:szCs w:val="24"/>
              </w:rPr>
              <w:t xml:space="preserve"> организационной культуры.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DB1A40" w:rsidRDefault="00E578EF" w:rsidP="000C4529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797BB2">
              <w:rPr>
                <w:sz w:val="24"/>
                <w:szCs w:val="24"/>
              </w:rPr>
              <w:t>владением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</w:t>
            </w:r>
            <w:r>
              <w:rPr>
                <w:sz w:val="24"/>
                <w:szCs w:val="24"/>
              </w:rPr>
              <w:t>ле в межкультурной среде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DB1A40" w:rsidRDefault="00E578EF" w:rsidP="000C4529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>владением навыками стратегического анализа, разработки и осуществления стратегии организации, направленной на обеспечение конкурентоспособности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0C4529">
            <w:pPr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DB1A40" w:rsidRDefault="00E578EF" w:rsidP="000C4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 </w:t>
            </w:r>
            <w:r w:rsidRPr="00797BB2">
              <w:rPr>
                <w:sz w:val="24"/>
                <w:szCs w:val="24"/>
              </w:rPr>
              <w:t>способностью участвовать в управлении проектом, программой внедрения технологических и продуктовых инноваций или программой</w:t>
            </w:r>
            <w:r>
              <w:rPr>
                <w:sz w:val="24"/>
                <w:szCs w:val="24"/>
              </w:rPr>
              <w:t xml:space="preserve"> организационных изменений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0C4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ПК-6. </w:t>
            </w:r>
            <w:r w:rsidRPr="00797BB2">
              <w:rPr>
                <w:sz w:val="24"/>
                <w:szCs w:val="24"/>
              </w:rPr>
              <w:t>владением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</w:t>
            </w:r>
            <w:r>
              <w:rPr>
                <w:sz w:val="24"/>
                <w:szCs w:val="24"/>
              </w:rPr>
              <w:t>рганизационных изменений.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D32A14">
            <w:pPr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sz w:val="24"/>
                <w:szCs w:val="24"/>
              </w:rPr>
              <w:t>способностью оценивать экономические и социальные условия осуществления предпринимательской деятельности, выявлять новые рыночные возможности и формировать новые биз</w:t>
            </w:r>
            <w:r>
              <w:rPr>
                <w:sz w:val="24"/>
                <w:szCs w:val="24"/>
              </w:rPr>
              <w:t>нес-модели.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ПК-8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владением навыками бизнес-планирования создания и развития новых организаций (направлений деятельности, продук</w:t>
            </w:r>
            <w:r>
              <w:rPr>
                <w:sz w:val="24"/>
                <w:szCs w:val="24"/>
              </w:rPr>
              <w:t>тов).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0C4529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владением навыками подготовки организационных и распорядительных документов, необходимых для создания новых предпринимательских структур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DB1A40" w:rsidRDefault="00E578EF" w:rsidP="00D32A14">
            <w:pPr>
              <w:jc w:val="both"/>
              <w:rPr>
                <w:sz w:val="24"/>
                <w:szCs w:val="24"/>
              </w:rPr>
            </w:pPr>
            <w:r w:rsidRPr="00D32A14">
              <w:rPr>
                <w:sz w:val="24"/>
                <w:szCs w:val="24"/>
              </w:rPr>
              <w:t>ПК-10. умением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E578EF" w:rsidRPr="00DB1A40" w:rsidRDefault="00E578EF" w:rsidP="00731060">
      <w:pPr>
        <w:jc w:val="both"/>
        <w:rPr>
          <w:sz w:val="24"/>
          <w:szCs w:val="24"/>
        </w:rPr>
      </w:pPr>
    </w:p>
    <w:p w:rsidR="00E578EF" w:rsidRDefault="00E578EF" w:rsidP="0005699F">
      <w:pPr>
        <w:pStyle w:val="ListParagraph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E578EF" w:rsidRPr="00DB1A40" w:rsidRDefault="00E578EF" w:rsidP="005A2BC1">
      <w:pPr>
        <w:pStyle w:val="ListParagraph"/>
        <w:spacing w:line="120" w:lineRule="auto"/>
        <w:ind w:left="357"/>
        <w:jc w:val="both"/>
        <w:rPr>
          <w:b/>
          <w:sz w:val="24"/>
          <w:szCs w:val="24"/>
        </w:rPr>
      </w:pPr>
    </w:p>
    <w:p w:rsidR="00E578EF" w:rsidRPr="00DB1A40" w:rsidRDefault="00E578EF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E578EF" w:rsidRPr="00DB1A40" w:rsidRDefault="00E578EF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E578EF" w:rsidRPr="00DB1A40" w:rsidRDefault="00E578EF" w:rsidP="005A2BC1">
      <w:pPr>
        <w:spacing w:line="120" w:lineRule="auto"/>
        <w:ind w:firstLine="357"/>
        <w:jc w:val="both"/>
        <w:rPr>
          <w:color w:val="000000"/>
          <w:sz w:val="24"/>
          <w:szCs w:val="24"/>
        </w:rPr>
      </w:pPr>
    </w:p>
    <w:p w:rsidR="00E578EF" w:rsidRPr="00DB1A40" w:rsidRDefault="00E578EF" w:rsidP="005A2BC1">
      <w:pPr>
        <w:pStyle w:val="ListParagraph"/>
        <w:numPr>
          <w:ilvl w:val="2"/>
          <w:numId w:val="3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856"/>
        <w:gridCol w:w="2036"/>
        <w:gridCol w:w="2268"/>
        <w:gridCol w:w="2551"/>
        <w:gridCol w:w="2075"/>
      </w:tblGrid>
      <w:tr w:rsidR="00E578EF" w:rsidRPr="00DB1A40" w:rsidTr="005A2BC1">
        <w:trPr>
          <w:trHeight w:val="407"/>
        </w:trPr>
        <w:tc>
          <w:tcPr>
            <w:tcW w:w="856" w:type="dxa"/>
            <w:vMerge w:val="restart"/>
          </w:tcPr>
          <w:p w:rsidR="00E578EF" w:rsidRPr="00DB1A40" w:rsidRDefault="00E578EF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>
              <w:rPr>
                <w:b/>
                <w:sz w:val="24"/>
                <w:szCs w:val="24"/>
              </w:rPr>
              <w:t>-</w:t>
            </w:r>
            <w:r w:rsidRPr="00DB1A40">
              <w:rPr>
                <w:b/>
                <w:sz w:val="24"/>
                <w:szCs w:val="24"/>
              </w:rPr>
              <w:t>петенции</w:t>
            </w:r>
          </w:p>
        </w:tc>
        <w:tc>
          <w:tcPr>
            <w:tcW w:w="2036" w:type="dxa"/>
            <w:vMerge w:val="restart"/>
          </w:tcPr>
          <w:p w:rsidR="00E578EF" w:rsidRPr="00DB1A40" w:rsidRDefault="00E578EF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894" w:type="dxa"/>
            <w:gridSpan w:val="3"/>
          </w:tcPr>
          <w:p w:rsidR="00E578EF" w:rsidRPr="00DB1A40" w:rsidRDefault="00E578EF" w:rsidP="005A2BC1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E578EF" w:rsidRPr="00DB1A40" w:rsidTr="005A2BC1">
        <w:trPr>
          <w:trHeight w:val="671"/>
        </w:trPr>
        <w:tc>
          <w:tcPr>
            <w:tcW w:w="856" w:type="dxa"/>
            <w:vMerge/>
          </w:tcPr>
          <w:p w:rsidR="00E578EF" w:rsidRPr="00DB1A40" w:rsidRDefault="00E578EF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E578EF" w:rsidRPr="00DB1A40" w:rsidRDefault="00E578EF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075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E578EF" w:rsidRPr="00DB1A40" w:rsidTr="005A2BC1">
        <w:tc>
          <w:tcPr>
            <w:tcW w:w="856" w:type="dxa"/>
          </w:tcPr>
          <w:p w:rsidR="00E578EF" w:rsidRPr="00417027" w:rsidRDefault="00E578EF" w:rsidP="00E8551D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417027">
              <w:rPr>
                <w:bCs/>
                <w:sz w:val="24"/>
                <w:szCs w:val="24"/>
              </w:rPr>
              <w:t>УК-1; УК-8; УК-10; УК-11; ОПК-1; ОПК-2; ОПК-3; ОПК-4; ОПК-5;</w:t>
            </w:r>
          </w:p>
          <w:p w:rsidR="00E578EF" w:rsidRPr="00417027" w:rsidRDefault="00E578EF" w:rsidP="00E8551D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17027">
              <w:rPr>
                <w:bCs/>
                <w:sz w:val="24"/>
                <w:szCs w:val="24"/>
              </w:rPr>
              <w:t>ОПК-6; ПК-1; ПК-2; ПК-3; ПК-4; ПК-5; ПК-6; ПК-7; ПК-8; ПК-9; ПК-10.</w:t>
            </w:r>
          </w:p>
        </w:tc>
        <w:tc>
          <w:tcPr>
            <w:tcW w:w="2036" w:type="dxa"/>
          </w:tcPr>
          <w:p w:rsidR="00E578EF" w:rsidRPr="00417027" w:rsidRDefault="00E578EF" w:rsidP="00470EA3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17027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E578EF" w:rsidRPr="00417027" w:rsidRDefault="00E578EF" w:rsidP="00470EA3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E578EF" w:rsidRPr="00DB1A40" w:rsidRDefault="00E578E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E578EF" w:rsidRPr="00DB1A40" w:rsidRDefault="00E578E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E578EF" w:rsidRPr="00DB1A40" w:rsidRDefault="00E578EF" w:rsidP="00470EA3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E578EF" w:rsidRPr="00DB1A40" w:rsidRDefault="00E578EF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E578EF" w:rsidRPr="00DB1A40" w:rsidTr="005A2BC1">
        <w:tc>
          <w:tcPr>
            <w:tcW w:w="856" w:type="dxa"/>
          </w:tcPr>
          <w:p w:rsidR="00E578EF" w:rsidRDefault="00E578EF" w:rsidP="003E1988">
            <w:pPr>
              <w:jc w:val="both"/>
              <w:rPr>
                <w:bCs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УК-1; УК-8; УК-10; УК-11; ОПК-1; ОПК-2; ОПК-3; ОПК-4; ОПК-5;</w:t>
            </w:r>
          </w:p>
          <w:p w:rsidR="00E578EF" w:rsidRPr="00DB1A40" w:rsidRDefault="00E578EF" w:rsidP="003E19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ОПК-6;</w:t>
            </w:r>
            <w:r w:rsidRPr="005D4BA4">
              <w:rPr>
                <w:bCs/>
                <w:sz w:val="24"/>
                <w:szCs w:val="24"/>
              </w:rPr>
              <w:t xml:space="preserve"> ПК-1; ПК-2; ПК-3; ПК-4; ПК-5; ПК-6; ПК-7; ПК-8; ПК-9; ПК-10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E578EF" w:rsidRPr="00417027" w:rsidRDefault="00E578EF" w:rsidP="00470EA3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17027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E578EF" w:rsidRPr="00DB1A40" w:rsidRDefault="00E578EF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E578EF" w:rsidRPr="00DB1A40" w:rsidRDefault="00E578E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E578EF" w:rsidRPr="00DB1A40" w:rsidRDefault="00E578EF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E578EF" w:rsidRPr="00DB1A40" w:rsidTr="005A2BC1">
        <w:tc>
          <w:tcPr>
            <w:tcW w:w="856" w:type="dxa"/>
          </w:tcPr>
          <w:p w:rsidR="00E578EF" w:rsidRDefault="00E578EF" w:rsidP="003E1988">
            <w:pPr>
              <w:jc w:val="both"/>
              <w:rPr>
                <w:bCs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УК-1; УК-8; УК-10; УК-11; ОПК-1; ОПК-2; ОПК-3; ОПК-4; ОПК-5;</w:t>
            </w:r>
          </w:p>
          <w:p w:rsidR="00E578EF" w:rsidRPr="00DB1A40" w:rsidRDefault="00E578EF" w:rsidP="003E19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ОПК-6;</w:t>
            </w:r>
            <w:bookmarkStart w:id="0" w:name="_GoBack"/>
            <w:bookmarkEnd w:id="0"/>
            <w:r w:rsidRPr="005D4BA4">
              <w:rPr>
                <w:bCs/>
                <w:sz w:val="24"/>
                <w:szCs w:val="24"/>
              </w:rPr>
              <w:t xml:space="preserve"> ПК-1; ПК-2; ПК-3; ПК-4; ПК-5; ПК-6; ПК-7; ПК-8; ПК-9; ПК-10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E578EF" w:rsidRPr="00417027" w:rsidRDefault="00E578EF" w:rsidP="00470EA3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17027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578EF" w:rsidRPr="00DB1A40" w:rsidRDefault="00E578EF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075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E578EF" w:rsidRPr="003E1988" w:rsidRDefault="00E578EF" w:rsidP="003E1988">
      <w:pPr>
        <w:pStyle w:val="ListParagraph"/>
        <w:spacing w:after="160" w:line="259" w:lineRule="auto"/>
        <w:rPr>
          <w:b/>
        </w:rPr>
      </w:pPr>
    </w:p>
    <w:p w:rsidR="00E578EF" w:rsidRPr="00DB1A40" w:rsidRDefault="00E578EF" w:rsidP="0005699F">
      <w:pPr>
        <w:pStyle w:val="ListParagraph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307"/>
        <w:gridCol w:w="7553"/>
      </w:tblGrid>
      <w:tr w:rsidR="00E578EF" w:rsidRPr="00DB1A40" w:rsidTr="003E1988">
        <w:tc>
          <w:tcPr>
            <w:tcW w:w="1170" w:type="pct"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E578EF" w:rsidRPr="00DB1A40" w:rsidTr="003E1988">
        <w:tc>
          <w:tcPr>
            <w:tcW w:w="1170" w:type="pct"/>
            <w:vMerge w:val="restart"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E578EF" w:rsidRPr="00DB1A40" w:rsidRDefault="00E578E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E578EF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E578EF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E578EF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578EF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578EF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E578EF" w:rsidRPr="00DB1A40" w:rsidRDefault="00E578E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E578EF" w:rsidRPr="00DB1A40" w:rsidTr="003E1988">
        <w:tc>
          <w:tcPr>
            <w:tcW w:w="1170" w:type="pct"/>
            <w:vMerge w:val="restart"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E578EF" w:rsidRPr="00DB1A40" w:rsidRDefault="00E578E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E578EF" w:rsidRPr="00DB1A40" w:rsidTr="003E1988">
        <w:tc>
          <w:tcPr>
            <w:tcW w:w="1170" w:type="pct"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E578EF" w:rsidRPr="00DB1A40" w:rsidRDefault="00E578EF" w:rsidP="00731060">
      <w:pPr>
        <w:jc w:val="both"/>
        <w:rPr>
          <w:sz w:val="24"/>
          <w:szCs w:val="24"/>
        </w:rPr>
      </w:pPr>
    </w:p>
    <w:p w:rsidR="00E578EF" w:rsidRPr="00DB1A40" w:rsidRDefault="00E578EF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E578EF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  <w:r>
        <w:rPr>
          <w:sz w:val="24"/>
          <w:szCs w:val="24"/>
        </w:rPr>
        <w:t>.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</w:p>
    <w:p w:rsidR="00E578EF" w:rsidRPr="00DB1A40" w:rsidRDefault="00E578EF" w:rsidP="0005699F">
      <w:pPr>
        <w:pStyle w:val="ListParagraph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578EF" w:rsidRPr="00DB1A40" w:rsidRDefault="00E578EF" w:rsidP="00731060">
      <w:pPr>
        <w:jc w:val="both"/>
        <w:rPr>
          <w:b/>
          <w:sz w:val="24"/>
          <w:szCs w:val="24"/>
        </w:rPr>
      </w:pPr>
    </w:p>
    <w:p w:rsidR="00E578EF" w:rsidRPr="00DB1A40" w:rsidRDefault="00E578EF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E578EF" w:rsidRPr="00DB1A40" w:rsidRDefault="00E578EF" w:rsidP="006C34DB">
      <w:pPr>
        <w:ind w:firstLine="708"/>
        <w:rPr>
          <w:sz w:val="24"/>
          <w:szCs w:val="24"/>
        </w:rPr>
      </w:pPr>
    </w:p>
    <w:p w:rsidR="00E578EF" w:rsidRPr="00DB1A40" w:rsidRDefault="00E578EF" w:rsidP="00D64601">
      <w:pPr>
        <w:pStyle w:val="NoSpacing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E578EF" w:rsidRPr="00F50174" w:rsidRDefault="00E578EF" w:rsidP="005D4BA4">
      <w:pPr>
        <w:pStyle w:val="NoSpacing"/>
        <w:numPr>
          <w:ilvl w:val="0"/>
          <w:numId w:val="35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организационно–правовой формы;</w:t>
      </w:r>
    </w:p>
    <w:p w:rsidR="00E578EF" w:rsidRPr="00F50174" w:rsidRDefault="00E578EF" w:rsidP="005D4BA4">
      <w:pPr>
        <w:pStyle w:val="NoSpacing"/>
        <w:numPr>
          <w:ilvl w:val="0"/>
          <w:numId w:val="35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особенности организации;</w:t>
      </w:r>
    </w:p>
    <w:p w:rsidR="00E578EF" w:rsidRPr="00F50174" w:rsidRDefault="00E578EF" w:rsidP="005D4BA4">
      <w:pPr>
        <w:pStyle w:val="NoSpacing"/>
        <w:numPr>
          <w:ilvl w:val="0"/>
          <w:numId w:val="35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сферы и масштаба деятельности организации;</w:t>
      </w:r>
    </w:p>
    <w:p w:rsidR="00E578EF" w:rsidRPr="00F50174" w:rsidRDefault="00E578EF" w:rsidP="005D4BA4">
      <w:pPr>
        <w:pStyle w:val="NoSpacing"/>
        <w:numPr>
          <w:ilvl w:val="0"/>
          <w:numId w:val="35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целей и задач организации.</w:t>
      </w:r>
    </w:p>
    <w:p w:rsidR="00E578EF" w:rsidRDefault="00E578EF" w:rsidP="005D4BA4">
      <w:pPr>
        <w:pStyle w:val="NoSpacing"/>
        <w:numPr>
          <w:ilvl w:val="0"/>
          <w:numId w:val="35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нормативно-правовой базы, регламентирующей деятельность организации;</w:t>
      </w:r>
    </w:p>
    <w:p w:rsidR="00E578EF" w:rsidRPr="00F50174" w:rsidRDefault="00E578EF" w:rsidP="005D4BA4">
      <w:pPr>
        <w:pStyle w:val="NoSpacing"/>
        <w:numPr>
          <w:ilvl w:val="0"/>
          <w:numId w:val="35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 xml:space="preserve">анализ места и роли организации на рынке – изучение фирменного и продуктового состава конкуренции, основных показателей деятельности конкурентов. </w:t>
      </w:r>
      <w:r w:rsidRPr="00F50174">
        <w:rPr>
          <w:rStyle w:val="markedcontent"/>
          <w:sz w:val="24"/>
          <w:szCs w:val="24"/>
        </w:rPr>
        <w:t>Проанализировать показатели работы объекта практики.</w:t>
      </w:r>
    </w:p>
    <w:p w:rsidR="00E578EF" w:rsidRPr="008C3631" w:rsidRDefault="00E578EF" w:rsidP="005D4BA4">
      <w:pPr>
        <w:tabs>
          <w:tab w:val="left" w:pos="540"/>
          <w:tab w:val="left" w:pos="1134"/>
        </w:tabs>
        <w:jc w:val="both"/>
        <w:rPr>
          <w:b/>
          <w:spacing w:val="2"/>
          <w:position w:val="2"/>
          <w:sz w:val="24"/>
          <w:szCs w:val="24"/>
        </w:rPr>
      </w:pPr>
      <w:r w:rsidRPr="00DB1A40">
        <w:rPr>
          <w:sz w:val="24"/>
          <w:szCs w:val="24"/>
        </w:rPr>
        <w:t xml:space="preserve">2. </w:t>
      </w:r>
      <w:r w:rsidRPr="005D4BA4">
        <w:rPr>
          <w:spacing w:val="2"/>
          <w:position w:val="2"/>
          <w:sz w:val="24"/>
          <w:szCs w:val="24"/>
        </w:rPr>
        <w:t>Организационная структура управления</w:t>
      </w:r>
      <w:r>
        <w:rPr>
          <w:spacing w:val="2"/>
          <w:position w:val="2"/>
          <w:sz w:val="24"/>
          <w:szCs w:val="24"/>
        </w:rPr>
        <w:t>:</w:t>
      </w:r>
    </w:p>
    <w:p w:rsidR="00E578EF" w:rsidRPr="00F50174" w:rsidRDefault="00E578EF" w:rsidP="005D4BA4">
      <w:pPr>
        <w:pStyle w:val="ListParagraph"/>
        <w:numPr>
          <w:ilvl w:val="0"/>
          <w:numId w:val="35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F50174">
        <w:rPr>
          <w:spacing w:val="2"/>
          <w:position w:val="2"/>
          <w:sz w:val="24"/>
          <w:szCs w:val="24"/>
        </w:rPr>
        <w:t>организационной структуры управления;</w:t>
      </w:r>
    </w:p>
    <w:p w:rsidR="00E578EF" w:rsidRPr="00F50174" w:rsidRDefault="00E578EF" w:rsidP="005D4BA4">
      <w:pPr>
        <w:pStyle w:val="ListParagraph"/>
        <w:numPr>
          <w:ilvl w:val="0"/>
          <w:numId w:val="35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F50174">
        <w:rPr>
          <w:spacing w:val="2"/>
          <w:position w:val="2"/>
          <w:sz w:val="24"/>
          <w:szCs w:val="24"/>
        </w:rPr>
        <w:t>анализа компонентов организационной структуры: линейные подразделения (управление основной деятельностью);</w:t>
      </w:r>
    </w:p>
    <w:p w:rsidR="00E578EF" w:rsidRPr="00F50174" w:rsidRDefault="00E578EF" w:rsidP="005D4BA4">
      <w:pPr>
        <w:pStyle w:val="ListParagraph"/>
        <w:numPr>
          <w:ilvl w:val="0"/>
          <w:numId w:val="35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F50174">
        <w:rPr>
          <w:spacing w:val="2"/>
          <w:position w:val="2"/>
          <w:sz w:val="24"/>
          <w:szCs w:val="24"/>
        </w:rPr>
        <w:t xml:space="preserve">характера организационных отношений между структурными подразделениями </w:t>
      </w:r>
      <w:r w:rsidRPr="00F50174">
        <w:rPr>
          <w:sz w:val="24"/>
          <w:szCs w:val="24"/>
        </w:rPr>
        <w:t xml:space="preserve">(подчиненность и взаимодействие отдельных звеньев управления); </w:t>
      </w:r>
    </w:p>
    <w:p w:rsidR="00E578EF" w:rsidRDefault="00E578EF" w:rsidP="005D4BA4">
      <w:pPr>
        <w:pStyle w:val="ListParagraph"/>
        <w:numPr>
          <w:ilvl w:val="0"/>
          <w:numId w:val="35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F50174">
        <w:rPr>
          <w:spacing w:val="2"/>
          <w:position w:val="2"/>
          <w:sz w:val="24"/>
          <w:szCs w:val="24"/>
        </w:rPr>
        <w:t>регламентации деятельности структурных подразделений;</w:t>
      </w:r>
    </w:p>
    <w:p w:rsidR="00E578EF" w:rsidRPr="00F50174" w:rsidRDefault="00E578EF" w:rsidP="005D4BA4">
      <w:pPr>
        <w:pStyle w:val="ListParagraph"/>
        <w:numPr>
          <w:ilvl w:val="0"/>
          <w:numId w:val="35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8C3631">
        <w:rPr>
          <w:spacing w:val="2"/>
          <w:position w:val="2"/>
          <w:sz w:val="24"/>
          <w:szCs w:val="24"/>
        </w:rPr>
        <w:t>отдельных управленческих нововведений.</w:t>
      </w:r>
    </w:p>
    <w:p w:rsidR="00E578EF" w:rsidRPr="005D4BA4" w:rsidRDefault="00E578EF" w:rsidP="005D4BA4">
      <w:p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DB1A40">
        <w:rPr>
          <w:sz w:val="24"/>
          <w:szCs w:val="24"/>
        </w:rPr>
        <w:t xml:space="preserve">3. </w:t>
      </w:r>
      <w:r w:rsidRPr="005D4BA4">
        <w:rPr>
          <w:spacing w:val="2"/>
          <w:position w:val="2"/>
          <w:sz w:val="24"/>
          <w:szCs w:val="24"/>
        </w:rPr>
        <w:t xml:space="preserve">Деятельность организации: </w:t>
      </w:r>
    </w:p>
    <w:p w:rsidR="00E578EF" w:rsidRDefault="00E578EF" w:rsidP="005D4BA4">
      <w:pPr>
        <w:pStyle w:val="ListParagraph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953D5C">
        <w:rPr>
          <w:spacing w:val="2"/>
          <w:position w:val="2"/>
          <w:sz w:val="24"/>
          <w:szCs w:val="24"/>
        </w:rPr>
        <w:t>организации производства товаров или оказания услуг;</w:t>
      </w:r>
    </w:p>
    <w:p w:rsidR="00E578EF" w:rsidRDefault="00E578EF" w:rsidP="005D4BA4">
      <w:pPr>
        <w:pStyle w:val="ListParagraph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стратегический анализ внешней среды;</w:t>
      </w:r>
    </w:p>
    <w:p w:rsidR="00E578EF" w:rsidRDefault="00E578EF" w:rsidP="005D4BA4">
      <w:pPr>
        <w:pStyle w:val="ListParagraph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управления операционной (текущей) деятельностью;</w:t>
      </w:r>
    </w:p>
    <w:p w:rsidR="00E578EF" w:rsidRPr="00953D5C" w:rsidRDefault="00E578EF" w:rsidP="005D4BA4">
      <w:pPr>
        <w:pStyle w:val="ListParagraph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953D5C">
        <w:rPr>
          <w:spacing w:val="2"/>
          <w:position w:val="2"/>
          <w:sz w:val="24"/>
          <w:szCs w:val="24"/>
        </w:rPr>
        <w:t>маркетинговой деятельности организации (включая операционный уровень – маркетинговых программ и стратегический – организации в микро и макро средах);</w:t>
      </w:r>
    </w:p>
    <w:p w:rsidR="00E578EF" w:rsidRDefault="00E578EF" w:rsidP="005D4BA4">
      <w:pPr>
        <w:pStyle w:val="ListParagraph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особенностей стратегического управления;</w:t>
      </w:r>
    </w:p>
    <w:p w:rsidR="00E578EF" w:rsidRDefault="00E578EF" w:rsidP="005D4BA4">
      <w:pPr>
        <w:pStyle w:val="ListParagraph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особенностей управления качеством производимой продукции или оказываемой услуги;</w:t>
      </w:r>
    </w:p>
    <w:p w:rsidR="00E578EF" w:rsidRDefault="00E578EF" w:rsidP="005D4BA4">
      <w:pPr>
        <w:pStyle w:val="ListParagraph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организации документооборота;</w:t>
      </w:r>
    </w:p>
    <w:p w:rsidR="00E578EF" w:rsidRDefault="00E578EF" w:rsidP="005D4BA4">
      <w:pPr>
        <w:pStyle w:val="ListParagraph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организации системы сбыта;</w:t>
      </w:r>
    </w:p>
    <w:p w:rsidR="00E578EF" w:rsidRDefault="00E578EF" w:rsidP="005D4BA4">
      <w:pPr>
        <w:pStyle w:val="ListParagraph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особенностей операционного и стратегического планирования;</w:t>
      </w:r>
    </w:p>
    <w:p w:rsidR="00E578EF" w:rsidRDefault="00E578EF" w:rsidP="005D4BA4">
      <w:pPr>
        <w:pStyle w:val="ListParagraph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особенностей разработки и принятия управленческих решений;</w:t>
      </w:r>
    </w:p>
    <w:p w:rsidR="00E578EF" w:rsidRDefault="00E578EF" w:rsidP="005D4BA4">
      <w:pPr>
        <w:pStyle w:val="ListParagraph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особенностей организации учёта;</w:t>
      </w:r>
    </w:p>
    <w:p w:rsidR="00E578EF" w:rsidRDefault="00E578EF" w:rsidP="005D4BA4">
      <w:pPr>
        <w:pStyle w:val="ListParagraph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применения информационных технологий в различных аспектах деятельности предприятия;</w:t>
      </w:r>
    </w:p>
    <w:p w:rsidR="00E578EF" w:rsidRDefault="00E578EF" w:rsidP="005D4BA4">
      <w:pPr>
        <w:pStyle w:val="ListParagraph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организации охраны труда и предотвращения ЧС;</w:t>
      </w:r>
    </w:p>
    <w:p w:rsidR="00E578EF" w:rsidRDefault="00E578EF" w:rsidP="005D4BA4">
      <w:pPr>
        <w:pStyle w:val="ListParagraph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системы коммуникаций внутри организации и с микросредой (контрагентами, партнёрами и т.д.);</w:t>
      </w:r>
    </w:p>
    <w:p w:rsidR="00E578EF" w:rsidRDefault="00E578EF" w:rsidP="005D4BA4">
      <w:pPr>
        <w:pStyle w:val="ListParagraph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организации взаимодействия с органами государственной и местной власти</w:t>
      </w:r>
      <w:r w:rsidRPr="008C3631">
        <w:rPr>
          <w:spacing w:val="2"/>
          <w:position w:val="2"/>
          <w:sz w:val="24"/>
          <w:szCs w:val="24"/>
        </w:rPr>
        <w:t>;</w:t>
      </w:r>
    </w:p>
    <w:p w:rsidR="00E578EF" w:rsidRDefault="00E578EF" w:rsidP="005D4BA4">
      <w:pPr>
        <w:pStyle w:val="ListParagraph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8C3631">
        <w:rPr>
          <w:spacing w:val="2"/>
          <w:position w:val="2"/>
          <w:sz w:val="24"/>
          <w:szCs w:val="24"/>
        </w:rPr>
        <w:t>организации работы по противодействию коррупции</w:t>
      </w:r>
      <w:r>
        <w:rPr>
          <w:spacing w:val="2"/>
          <w:position w:val="2"/>
          <w:sz w:val="24"/>
          <w:szCs w:val="24"/>
        </w:rPr>
        <w:t xml:space="preserve"> и финансированию терроризма;</w:t>
      </w:r>
    </w:p>
    <w:p w:rsidR="00E578EF" w:rsidRPr="00953D5C" w:rsidRDefault="00E578EF" w:rsidP="005D4BA4">
      <w:pPr>
        <w:pStyle w:val="ListParagraph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других особенностей конкретной организации, значимых для полного раскрытия её специфики в отчёте.</w:t>
      </w:r>
    </w:p>
    <w:p w:rsidR="00E578EF" w:rsidRPr="00DB1A40" w:rsidRDefault="00E578EF" w:rsidP="00392A70">
      <w:pPr>
        <w:pStyle w:val="NoSpacing"/>
        <w:rPr>
          <w:sz w:val="24"/>
          <w:szCs w:val="24"/>
        </w:rPr>
      </w:pPr>
    </w:p>
    <w:p w:rsidR="00E578EF" w:rsidRPr="00DB1A40" w:rsidRDefault="00E578EF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4. Дать общую оценку эффективности организации управления в организации.</w:t>
      </w:r>
    </w:p>
    <w:p w:rsidR="00E578EF" w:rsidRPr="00DB1A40" w:rsidRDefault="00E578EF" w:rsidP="006C34DB">
      <w:pPr>
        <w:ind w:firstLine="708"/>
        <w:rPr>
          <w:sz w:val="24"/>
          <w:szCs w:val="24"/>
        </w:rPr>
      </w:pPr>
    </w:p>
    <w:p w:rsidR="00E578EF" w:rsidRDefault="00E578EF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E578EF" w:rsidRDefault="00E578EF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производственной практики?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производственной практики не выполнены и почему?</w:t>
      </w:r>
    </w:p>
    <w:p w:rsidR="00E578EF" w:rsidRDefault="00E578EF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E578EF" w:rsidRDefault="00E578EF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служащих организации.</w:t>
      </w:r>
    </w:p>
    <w:p w:rsidR="00E578EF" w:rsidRDefault="00E578EF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организация.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E578EF" w:rsidRDefault="00E578EF" w:rsidP="00BD4DCC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E578EF" w:rsidRPr="00DB1A40" w:rsidRDefault="00E578EF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E578EF" w:rsidRPr="00DB1A40" w:rsidRDefault="00E578EF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E578EF" w:rsidRPr="00DB1A40" w:rsidRDefault="00E578EF" w:rsidP="00731060">
      <w:pPr>
        <w:jc w:val="both"/>
        <w:rPr>
          <w:color w:val="FF0000"/>
          <w:sz w:val="24"/>
          <w:szCs w:val="24"/>
        </w:rPr>
      </w:pPr>
    </w:p>
    <w:p w:rsidR="00E578EF" w:rsidRPr="00DB1A40" w:rsidRDefault="00E578EF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E578EF" w:rsidRPr="00DB1A40" w:rsidRDefault="00E578EF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E578EF" w:rsidRPr="00DB1A40" w:rsidRDefault="00E578EF" w:rsidP="0005699F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E578EF" w:rsidRPr="00DB1A40" w:rsidRDefault="00E578EF" w:rsidP="0005699F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E578EF" w:rsidRPr="00DB1A40" w:rsidRDefault="00E578EF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E578EF" w:rsidRPr="00DB1A40" w:rsidRDefault="00E578EF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962"/>
        <w:gridCol w:w="4681"/>
      </w:tblGrid>
      <w:tr w:rsidR="00E578EF" w:rsidRPr="00DB1A40" w:rsidTr="00300298">
        <w:tc>
          <w:tcPr>
            <w:tcW w:w="4962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E578EF" w:rsidRPr="00DB1A40" w:rsidTr="00300298">
        <w:tc>
          <w:tcPr>
            <w:tcW w:w="4962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E578EF" w:rsidRPr="00DB1A40" w:rsidRDefault="00E578EF" w:rsidP="006C34DB">
      <w:pPr>
        <w:ind w:left="1069"/>
        <w:jc w:val="both"/>
        <w:rPr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E578EF" w:rsidRPr="00DB1A40" w:rsidRDefault="00E578EF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E578EF" w:rsidRPr="00DB1A40" w:rsidRDefault="00E578EF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E578EF" w:rsidRDefault="00E578EF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>
        <w:rPr>
          <w:sz w:val="24"/>
          <w:szCs w:val="24"/>
          <w:shd w:val="clear" w:color="auto" w:fill="FCFCFC"/>
        </w:rPr>
        <w:t xml:space="preserve">1. </w:t>
      </w:r>
      <w:r w:rsidRPr="00416CFD">
        <w:rPr>
          <w:sz w:val="24"/>
          <w:szCs w:val="24"/>
          <w:shd w:val="clear" w:color="auto" w:fill="FCFCFC"/>
        </w:rPr>
        <w:t>Менеджмент: практикум / составители М. А. Лоскутова, Н. В. Островская. — Саратов: Вузовское образование, 2020. — 112 c. — ISBN 978-5-4487-0694-3. — Текст: электронный // Электронно-библиотечная система IPR BOOKS: [сайт]. — URL: https://www.iprbookshop.ru/93994.html</w:t>
      </w:r>
    </w:p>
    <w:p w:rsidR="00E578EF" w:rsidRPr="00DB1A40" w:rsidRDefault="00E578EF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>
        <w:rPr>
          <w:sz w:val="24"/>
          <w:szCs w:val="24"/>
          <w:shd w:val="clear" w:color="auto" w:fill="FCFCFC"/>
        </w:rPr>
        <w:t xml:space="preserve">2. </w:t>
      </w:r>
      <w:r w:rsidRPr="00416CFD">
        <w:rPr>
          <w:sz w:val="24"/>
          <w:szCs w:val="24"/>
        </w:rPr>
        <w:t>Курс MBA по менеджменту / Дэвид Брэдфорд Л., Аллен Коэн Р., Донелон Энни [и др.] ; перевод А. Исаенко, А. Лисовский. — 6-е изд. — Москва : Альпина Паблишер, 2019. — 507 c. — ISBN 978-5-9614-0994-9. — Текст : электронный // Электронно-библиотечная система IPR BOOKS : [сайт]. — URL: https://www.iprbookshop.ru/82701.html</w:t>
      </w:r>
    </w:p>
    <w:p w:rsidR="00E578EF" w:rsidRDefault="00E578EF" w:rsidP="005A58F6">
      <w:pPr>
        <w:jc w:val="both"/>
        <w:rPr>
          <w:sz w:val="24"/>
          <w:szCs w:val="24"/>
        </w:rPr>
      </w:pPr>
      <w:r w:rsidRPr="00416CFD">
        <w:rPr>
          <w:sz w:val="24"/>
          <w:szCs w:val="24"/>
          <w:lang w:eastAsia="ru-RU"/>
        </w:rPr>
        <w:t>3.</w:t>
      </w:r>
      <w:r w:rsidRPr="00416CFD">
        <w:rPr>
          <w:sz w:val="24"/>
          <w:szCs w:val="24"/>
        </w:rPr>
        <w:t xml:space="preserve">Курс MBA по менеджменту / Дэвид Брэдфорд Л., Аллен Коэн Р., Донелон Энни [и др.] ; перевод А. Исаенко, А. Лисовский. — 6-е изд. — Москва : Альпина Паблишер, 2019. — 507 c. — ISBN 978-5-9614-0994-9. — Текст: электронный // Электронно-библиотечная система IPR BOOKS : [сайт]. — URL: </w:t>
      </w:r>
      <w:hyperlink r:id="rId7" w:history="1">
        <w:r w:rsidRPr="0029487E">
          <w:rPr>
            <w:rStyle w:val="Hyperlink"/>
            <w:sz w:val="24"/>
            <w:szCs w:val="24"/>
          </w:rPr>
          <w:t>https://www.iprbookshop.ru/82701.html</w:t>
        </w:r>
      </w:hyperlink>
    </w:p>
    <w:p w:rsidR="00E578EF" w:rsidRPr="00CE6C83" w:rsidRDefault="00E578EF" w:rsidP="005A58F6">
      <w:pPr>
        <w:jc w:val="both"/>
        <w:rPr>
          <w:b/>
          <w:i/>
          <w:sz w:val="24"/>
          <w:szCs w:val="24"/>
          <w:lang w:eastAsia="ru-RU"/>
        </w:rPr>
      </w:pPr>
      <w:r>
        <w:rPr>
          <w:sz w:val="24"/>
          <w:szCs w:val="24"/>
        </w:rPr>
        <w:t xml:space="preserve">4. </w:t>
      </w:r>
      <w:r w:rsidRPr="00CE6C83">
        <w:rPr>
          <w:sz w:val="24"/>
          <w:szCs w:val="24"/>
        </w:rPr>
        <w:t>Столярова, И. Ю. Менеджмент: учебное пособие / И. Ю. Столярова. — Сочи : Сочинский государственный университет, 2020. — 82 c. — Текст : электронный // Электронно-библиотечная система IPR BOOKS : [сайт]. — URL: https://www.iprbookshop.ru/106573.html</w:t>
      </w:r>
    </w:p>
    <w:p w:rsidR="00E578EF" w:rsidRPr="00DB1A40" w:rsidRDefault="00E578EF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E578EF" w:rsidRPr="002A31CE" w:rsidRDefault="00E578EF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Инвестиционный менеджмент : учебное пособие / составители С. А. Баркалов, В. П. Морозов, Т. А. Свиридова. — Москва : Ай Пи Ар Медиа, 2021. — 250 c. — ISBN 978-5-4497-1112-0. — Текст: электронный // Электронно-библиотечная система IPR BOOKS : [сайт]. — URL: https://www.iprbookshop.ru/108295.html</w:t>
      </w:r>
    </w:p>
    <w:p w:rsidR="00E578EF" w:rsidRPr="002A31CE" w:rsidRDefault="00E578EF" w:rsidP="002A31CE">
      <w:pPr>
        <w:shd w:val="clear" w:color="auto" w:fill="FCFCFC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2A31CE">
        <w:rPr>
          <w:sz w:val="24"/>
          <w:szCs w:val="24"/>
        </w:rPr>
        <w:t xml:space="preserve">Басалаева, О. Г. Информационное моделирование: социально-когнитивный аспект : учебное пособие для студентов, обучающихся по направлению подготовки 51.03.06 «Библиотечно-информационная деятельность», профилям «Информационно-аналитическая деятельность», «Технология автоматизированных библиотечно-информационных систем», «Библиотечно-педагогическое сопровождение школьного образования» / О. Г. Басалаева. — Кемерово : Кемеровский государственный институт культуры, 2020. — 204 c. — ISBN 978-5-8154-0563-9. — Текст : электронный // Электронно-библиотечная система IPR BOOKS : [сайт]. — URL: https://www.iprbookshop.ru/108555.html </w:t>
      </w:r>
    </w:p>
    <w:p w:rsidR="00E578EF" w:rsidRDefault="00E578EF" w:rsidP="002A31CE">
      <w:pPr>
        <w:shd w:val="clear" w:color="auto" w:fill="FCFCFC"/>
        <w:jc w:val="both"/>
      </w:pPr>
      <w:r>
        <w:rPr>
          <w:sz w:val="24"/>
          <w:szCs w:val="24"/>
        </w:rPr>
        <w:t xml:space="preserve">3. </w:t>
      </w:r>
      <w:r w:rsidRPr="002A31CE">
        <w:rPr>
          <w:sz w:val="24"/>
          <w:szCs w:val="24"/>
        </w:rPr>
        <w:t>Орлова, П. И. Бизнес-планирование : учебник для бакалавров / П. И. Орлова ; под редакцией М. И. Глуховой. — 4-е изд. — Москва : Дашков и К, Ай Пи Эр Медиа, 2021. — 285 c. — ISBN 978-5-394-04354-3. — Текст : электронный // Электронно-библиотечная система IPR BOOKS : [сайт]. — URL:</w:t>
      </w:r>
      <w:hyperlink r:id="rId8" w:history="1">
        <w:r w:rsidRPr="0029487E">
          <w:rPr>
            <w:rStyle w:val="Hyperlink"/>
          </w:rPr>
          <w:t>https://www.iprbookshop.ru/102270.html</w:t>
        </w:r>
      </w:hyperlink>
    </w:p>
    <w:p w:rsidR="00E578EF" w:rsidRPr="002A31CE" w:rsidRDefault="00E578E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>
        <w:rPr>
          <w:sz w:val="24"/>
          <w:szCs w:val="24"/>
        </w:rPr>
        <w:t xml:space="preserve">4. </w:t>
      </w:r>
      <w:r w:rsidRPr="002A31CE">
        <w:rPr>
          <w:sz w:val="24"/>
          <w:szCs w:val="24"/>
        </w:rPr>
        <w:t>Михаилиди, А. М. Безопасность жизнедеятельности на производстве : учебное пособие / А. М. Михаилиди. — Москва : Ай Пи Ар Медиа, 2021. — 135 c. — ISBN 978-5-4497-0805-2. — Текст : электронный // Электронно-библиотечная система IPR BOOKS : [сайт]. — URL: https://www.iprbookshop.ru/100493.html</w:t>
      </w:r>
    </w:p>
    <w:p w:rsidR="00E578EF" w:rsidRPr="00DB1A40" w:rsidRDefault="00E578EF" w:rsidP="005A58F6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E578EF" w:rsidRPr="00DB1A40" w:rsidRDefault="00E578EF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578EF" w:rsidRPr="00DB1A40" w:rsidRDefault="00E578E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E578EF" w:rsidRPr="00DB1A40" w:rsidRDefault="00E578EF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3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E578EF" w:rsidRPr="00DB1A40" w:rsidRDefault="00E578E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4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E578EF" w:rsidRPr="00DB1A40" w:rsidRDefault="00E578E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E578EF" w:rsidRPr="00DB1A40" w:rsidRDefault="00E578E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E578EF" w:rsidRPr="00DB1A40" w:rsidRDefault="00E578EF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E578EF" w:rsidRPr="00DB1A40" w:rsidRDefault="00E578E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E578EF" w:rsidRPr="00DB1A40" w:rsidRDefault="00E578E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E578EF" w:rsidRPr="00DB1A40" w:rsidRDefault="00E578EF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1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E578EF" w:rsidRDefault="00E578EF" w:rsidP="002A31C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E578EF" w:rsidRPr="002A31CE" w:rsidRDefault="00E578EF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2. Стратегии бизнеса ISSN: 2311-7184</w:t>
      </w:r>
    </w:p>
    <w:p w:rsidR="00E578EF" w:rsidRPr="002A31CE" w:rsidRDefault="00E578EF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E578EF" w:rsidRPr="00DB1A40" w:rsidRDefault="00E578E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E578EF" w:rsidRPr="00DB1A40" w:rsidRDefault="00E578E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1" w:history="1">
        <w:r w:rsidRPr="00DB1A40">
          <w:rPr>
            <w:rStyle w:val="Hyperlink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E578EF" w:rsidRPr="00DB1A40" w:rsidRDefault="00E578E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2" w:history="1">
        <w:r w:rsidRPr="00DB1A40">
          <w:rPr>
            <w:rStyle w:val="Hyperlink"/>
            <w:sz w:val="24"/>
            <w:szCs w:val="24"/>
            <w:lang w:eastAsia="ru-RU"/>
          </w:rPr>
          <w:t>http://government.e-rus.ru</w:t>
        </w:r>
      </w:hyperlink>
    </w:p>
    <w:p w:rsidR="00E578EF" w:rsidRPr="00DB1A40" w:rsidRDefault="00E578E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3" w:history="1">
        <w:r w:rsidRPr="00DB1A40">
          <w:rPr>
            <w:rStyle w:val="Hyperlink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4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E578EF" w:rsidRPr="00DB1A40" w:rsidRDefault="00E578EF" w:rsidP="005A58F6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578EF" w:rsidRPr="00DB1A40" w:rsidRDefault="00E578EF" w:rsidP="00FB36E7">
      <w:pPr>
        <w:jc w:val="both"/>
        <w:rPr>
          <w:sz w:val="24"/>
          <w:szCs w:val="24"/>
        </w:rPr>
      </w:pPr>
    </w:p>
    <w:p w:rsidR="00E578EF" w:rsidRPr="001D60DD" w:rsidRDefault="00E578E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1D60DD">
        <w:rPr>
          <w:sz w:val="24"/>
          <w:szCs w:val="24"/>
          <w:lang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1D60DD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1D60DD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E578EF" w:rsidRPr="001D60DD" w:rsidRDefault="00E578E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D60DD">
        <w:rPr>
          <w:sz w:val="24"/>
          <w:szCs w:val="24"/>
          <w:lang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1D60DD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1D60DD">
        <w:rPr>
          <w:sz w:val="24"/>
          <w:szCs w:val="24"/>
          <w:lang w:eastAsia="ru-RU"/>
        </w:rPr>
        <w:t xml:space="preserve"> 2010-2016</w:t>
      </w:r>
    </w:p>
    <w:p w:rsidR="00E578EF" w:rsidRPr="001D60DD" w:rsidRDefault="00E578E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D60DD">
        <w:rPr>
          <w:sz w:val="24"/>
          <w:szCs w:val="24"/>
          <w:lang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1D60DD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1D60DD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1D60DD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E578EF" w:rsidRPr="001D60DD" w:rsidRDefault="00E578E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D60DD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E578EF" w:rsidRPr="001D60DD" w:rsidRDefault="00E578E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D60DD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1D60DD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E578EF" w:rsidRPr="00DB1A40" w:rsidRDefault="00E578E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E578EF" w:rsidRPr="00DB1A40" w:rsidRDefault="00E578E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E578EF" w:rsidRPr="00DB1A40" w:rsidRDefault="00E578EF" w:rsidP="00FB36E7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E578EF" w:rsidRPr="00DB1A40" w:rsidRDefault="00E578EF" w:rsidP="005562C8">
      <w:pPr>
        <w:pStyle w:val="10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E578EF" w:rsidRPr="00DB1A40" w:rsidRDefault="00E578E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E578EF" w:rsidRPr="00DB1A40" w:rsidRDefault="00E578E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E578EF" w:rsidRPr="00DB1A40" w:rsidRDefault="00E578E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E578EF" w:rsidRPr="00DB1A40" w:rsidRDefault="00E578EF" w:rsidP="0032663C">
      <w:pPr>
        <w:pStyle w:val="10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E578EF" w:rsidRPr="00DB1A40" w:rsidRDefault="00E578EF" w:rsidP="0032663C">
      <w:pPr>
        <w:pStyle w:val="10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578EF" w:rsidRPr="00DB1A40" w:rsidRDefault="00E578EF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E578EF" w:rsidRPr="00693771" w:rsidRDefault="00E578EF" w:rsidP="00DC093A">
      <w:pPr>
        <w:jc w:val="right"/>
        <w:rPr>
          <w:sz w:val="24"/>
          <w:szCs w:val="24"/>
        </w:rPr>
      </w:pPr>
      <w:r w:rsidRPr="00693771">
        <w:rPr>
          <w:sz w:val="24"/>
          <w:szCs w:val="24"/>
        </w:rPr>
        <w:t>Приложение 1</w:t>
      </w:r>
    </w:p>
    <w:p w:rsidR="00E578EF" w:rsidRPr="00DB1A40" w:rsidRDefault="00E578EF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E578EF" w:rsidRPr="00DB1A40" w:rsidRDefault="00E578EF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578EF" w:rsidRPr="00DB1A40" w:rsidRDefault="00E578EF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E578EF" w:rsidRPr="00DB1A40" w:rsidRDefault="00E578EF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E578EF" w:rsidRPr="00DB1A40" w:rsidRDefault="00E578EF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E578EF" w:rsidRPr="00DB1A40" w:rsidRDefault="00E578EF" w:rsidP="00E439C6">
      <w:pPr>
        <w:jc w:val="center"/>
        <w:rPr>
          <w:sz w:val="18"/>
          <w:szCs w:val="18"/>
        </w:rPr>
      </w:pPr>
    </w:p>
    <w:p w:rsidR="00E578EF" w:rsidRPr="00DB1A40" w:rsidRDefault="00E578EF" w:rsidP="00E439C6">
      <w:pPr>
        <w:jc w:val="center"/>
      </w:pPr>
    </w:p>
    <w:p w:rsidR="00E578EF" w:rsidRPr="00DB1A40" w:rsidRDefault="00E578EF" w:rsidP="00E439C6">
      <w:pPr>
        <w:jc w:val="center"/>
      </w:pPr>
    </w:p>
    <w:p w:rsidR="00E578EF" w:rsidRPr="00DB1A40" w:rsidRDefault="00E578EF" w:rsidP="00E439C6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E578EF" w:rsidRPr="00DB1A40" w:rsidRDefault="00E578EF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E578EF" w:rsidRPr="00DB1A40" w:rsidRDefault="00E578EF" w:rsidP="00E439C6">
      <w:pPr>
        <w:rPr>
          <w:color w:val="000000"/>
        </w:rPr>
      </w:pPr>
    </w:p>
    <w:p w:rsidR="00E578EF" w:rsidRPr="00DB1A40" w:rsidRDefault="00E578EF" w:rsidP="00E439C6">
      <w:pPr>
        <w:rPr>
          <w:color w:val="000000"/>
        </w:rPr>
      </w:pPr>
    </w:p>
    <w:p w:rsidR="00E578EF" w:rsidRPr="00DB1A40" w:rsidRDefault="00E578EF" w:rsidP="00E439C6">
      <w:pPr>
        <w:rPr>
          <w:color w:val="000000"/>
        </w:rPr>
      </w:pPr>
    </w:p>
    <w:p w:rsidR="00E578EF" w:rsidRPr="00DB1A40" w:rsidRDefault="00E578EF" w:rsidP="00707FCB">
      <w:pPr>
        <w:pStyle w:val="Heading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E578EF" w:rsidRPr="00DB1A40" w:rsidRDefault="00E578EF" w:rsidP="0068271F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т</w:t>
      </w:r>
      <w:r w:rsidRPr="00BD4DCC">
        <w:rPr>
          <w:b/>
          <w:color w:val="000000"/>
          <w:sz w:val="28"/>
        </w:rPr>
        <w:t>ехнологическ</w:t>
      </w:r>
      <w:r>
        <w:rPr>
          <w:b/>
          <w:color w:val="000000"/>
          <w:sz w:val="28"/>
        </w:rPr>
        <w:t>ой</w:t>
      </w:r>
      <w:r w:rsidRPr="00BD4DCC">
        <w:rPr>
          <w:b/>
          <w:color w:val="000000"/>
          <w:sz w:val="28"/>
        </w:rPr>
        <w:t xml:space="preserve"> (проектно-технологическ</w:t>
      </w:r>
      <w:r>
        <w:rPr>
          <w:b/>
          <w:color w:val="000000"/>
          <w:sz w:val="28"/>
        </w:rPr>
        <w:t>ой</w:t>
      </w:r>
      <w:r w:rsidRPr="00BD4DCC">
        <w:rPr>
          <w:b/>
          <w:color w:val="000000"/>
          <w:sz w:val="28"/>
        </w:rPr>
        <w:t xml:space="preserve">) </w:t>
      </w:r>
    </w:p>
    <w:p w:rsidR="00E578EF" w:rsidRPr="00DB1A40" w:rsidRDefault="00E578EF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E578EF" w:rsidRPr="00DB1A40" w:rsidRDefault="00E578EF" w:rsidP="00E439C6">
      <w:pPr>
        <w:jc w:val="center"/>
        <w:rPr>
          <w:b/>
          <w:color w:val="000000"/>
          <w:sz w:val="28"/>
        </w:rPr>
      </w:pPr>
    </w:p>
    <w:p w:rsidR="00E578EF" w:rsidRPr="00DB1A40" w:rsidRDefault="00E578EF" w:rsidP="00E439C6">
      <w:pPr>
        <w:pStyle w:val="Header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М</w:t>
      </w:r>
      <w:r w:rsidRPr="00DB1A40">
        <w:rPr>
          <w:szCs w:val="28"/>
        </w:rPr>
        <w:t>-БО-20</w:t>
      </w:r>
    </w:p>
    <w:p w:rsidR="00E578EF" w:rsidRPr="00DB1A40" w:rsidRDefault="00E578EF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E578EF" w:rsidRPr="00DB1A40" w:rsidRDefault="00E578EF" w:rsidP="00E439C6">
      <w:pPr>
        <w:pStyle w:val="Header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E578EF" w:rsidRPr="00DB1A40" w:rsidRDefault="00E578EF" w:rsidP="00E439C6">
      <w:pPr>
        <w:pStyle w:val="Header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Header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Header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E578EF" w:rsidRPr="00DB1A40" w:rsidRDefault="00E578EF" w:rsidP="00E439C6">
      <w:pPr>
        <w:pStyle w:val="Header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E578EF" w:rsidRPr="00DB1A40" w:rsidRDefault="00E578EF" w:rsidP="00E439C6">
      <w:pPr>
        <w:pStyle w:val="Header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E578EF" w:rsidRPr="00DB1A40" w:rsidRDefault="00E578EF" w:rsidP="00707FCB">
      <w:pPr>
        <w:pStyle w:val="Header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E578EF" w:rsidRPr="00DB1A40" w:rsidRDefault="00E578EF" w:rsidP="00E439C6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E578EF" w:rsidRPr="00DB1A40" w:rsidRDefault="00E578EF" w:rsidP="00707FCB">
      <w:pPr>
        <w:pStyle w:val="Header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E578EF" w:rsidRPr="00DB1A40" w:rsidRDefault="00E578EF" w:rsidP="00E439C6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E578EF" w:rsidRPr="00DB1A40" w:rsidRDefault="00E578EF" w:rsidP="00A21247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E578EF" w:rsidRPr="00DB1A40" w:rsidRDefault="00E578EF" w:rsidP="00E439C6">
      <w:pPr>
        <w:pStyle w:val="Header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Header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E578EF" w:rsidRPr="00DB1A40" w:rsidRDefault="00E578EF" w:rsidP="00707FCB">
      <w:pPr>
        <w:pStyle w:val="Header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E578EF" w:rsidRPr="00DB1A40" w:rsidRDefault="00E578E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578EF" w:rsidRPr="00DB1A40" w:rsidRDefault="00E578E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578EF" w:rsidRPr="00DB1A40" w:rsidRDefault="00E578E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578EF" w:rsidRPr="00DB1A40" w:rsidRDefault="00E578E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E578EF" w:rsidRPr="00DB1A40" w:rsidRDefault="00E578EF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E578EF" w:rsidRPr="00DB1A40" w:rsidRDefault="00E578EF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E578EF" w:rsidRPr="00693771" w:rsidRDefault="00E578EF" w:rsidP="0006142C">
      <w:pPr>
        <w:jc w:val="right"/>
        <w:rPr>
          <w:sz w:val="24"/>
          <w:szCs w:val="24"/>
        </w:rPr>
      </w:pPr>
      <w:r w:rsidRPr="00693771">
        <w:rPr>
          <w:sz w:val="24"/>
          <w:szCs w:val="24"/>
        </w:rPr>
        <w:t>Приложение 2</w:t>
      </w:r>
    </w:p>
    <w:p w:rsidR="00E578EF" w:rsidRDefault="00E578EF" w:rsidP="0006142C">
      <w:pPr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СОДЕРЖАНИЕ ОТЧЕТА</w:t>
      </w:r>
    </w:p>
    <w:p w:rsidR="00E578EF" w:rsidRPr="00DB1A40" w:rsidRDefault="00E578EF" w:rsidP="0006142C">
      <w:pPr>
        <w:jc w:val="center"/>
        <w:rPr>
          <w:b/>
          <w:sz w:val="24"/>
          <w:szCs w:val="24"/>
        </w:rPr>
      </w:pPr>
    </w:p>
    <w:p w:rsidR="00E578EF" w:rsidRDefault="00E578EF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 xml:space="preserve">Титульный лист отчета о прохождении </w:t>
      </w:r>
      <w:r>
        <w:rPr>
          <w:spacing w:val="-4"/>
          <w:sz w:val="24"/>
          <w:szCs w:val="24"/>
        </w:rPr>
        <w:t>т</w:t>
      </w:r>
      <w:r w:rsidRPr="00BD4DCC">
        <w:rPr>
          <w:spacing w:val="-4"/>
          <w:sz w:val="24"/>
          <w:szCs w:val="24"/>
        </w:rPr>
        <w:t>ехнологическ</w:t>
      </w:r>
      <w:r>
        <w:rPr>
          <w:spacing w:val="-4"/>
          <w:sz w:val="24"/>
          <w:szCs w:val="24"/>
        </w:rPr>
        <w:t>ой</w:t>
      </w:r>
      <w:r w:rsidRPr="00BD4DCC">
        <w:rPr>
          <w:spacing w:val="-4"/>
          <w:sz w:val="24"/>
          <w:szCs w:val="24"/>
        </w:rPr>
        <w:t xml:space="preserve"> (проектно-технологическ</w:t>
      </w:r>
      <w:r>
        <w:rPr>
          <w:spacing w:val="-4"/>
          <w:sz w:val="24"/>
          <w:szCs w:val="24"/>
        </w:rPr>
        <w:t>ой</w:t>
      </w:r>
      <w:r w:rsidRPr="00BD4DCC">
        <w:rPr>
          <w:spacing w:val="-4"/>
          <w:sz w:val="24"/>
          <w:szCs w:val="24"/>
        </w:rPr>
        <w:t xml:space="preserve">) </w:t>
      </w:r>
      <w:r>
        <w:rPr>
          <w:sz w:val="24"/>
          <w:szCs w:val="24"/>
        </w:rPr>
        <w:t>практики ....................</w:t>
      </w:r>
    </w:p>
    <w:p w:rsidR="00E578EF" w:rsidRPr="006B45D7" w:rsidRDefault="00E578EF" w:rsidP="006B45D7">
      <w:pPr>
        <w:rPr>
          <w:sz w:val="24"/>
          <w:szCs w:val="24"/>
        </w:rPr>
      </w:pPr>
    </w:p>
    <w:p w:rsidR="00E578EF" w:rsidRDefault="00E578EF" w:rsidP="006B45D7">
      <w:pPr>
        <w:rPr>
          <w:sz w:val="24"/>
          <w:szCs w:val="24"/>
        </w:rPr>
      </w:pPr>
      <w:r>
        <w:rPr>
          <w:sz w:val="24"/>
          <w:szCs w:val="24"/>
        </w:rPr>
        <w:t>Содержание отчета по практике ……………………………………………………………….</w:t>
      </w:r>
    </w:p>
    <w:p w:rsidR="00E578EF" w:rsidRPr="006B45D7" w:rsidRDefault="00E578EF" w:rsidP="006B45D7">
      <w:pPr>
        <w:rPr>
          <w:sz w:val="24"/>
          <w:szCs w:val="24"/>
        </w:rPr>
      </w:pPr>
    </w:p>
    <w:p w:rsidR="00E578EF" w:rsidRDefault="00E578EF" w:rsidP="006B45D7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 ……………………………………………………………………………</w:t>
      </w:r>
    </w:p>
    <w:p w:rsidR="00E578EF" w:rsidRPr="006B45D7" w:rsidRDefault="00E578EF" w:rsidP="006B45D7">
      <w:pPr>
        <w:rPr>
          <w:sz w:val="24"/>
          <w:szCs w:val="24"/>
        </w:rPr>
      </w:pPr>
    </w:p>
    <w:p w:rsidR="00E578EF" w:rsidRDefault="00E578EF" w:rsidP="006B45D7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>тики от профильной организации ……………………….</w:t>
      </w:r>
    </w:p>
    <w:p w:rsidR="00E578EF" w:rsidRDefault="00E578EF" w:rsidP="006B45D7">
      <w:pPr>
        <w:rPr>
          <w:sz w:val="24"/>
          <w:szCs w:val="24"/>
        </w:rPr>
      </w:pPr>
    </w:p>
    <w:p w:rsidR="00E578EF" w:rsidRDefault="00E578EF" w:rsidP="006B45D7">
      <w:pPr>
        <w:rPr>
          <w:sz w:val="24"/>
          <w:szCs w:val="24"/>
        </w:rPr>
      </w:pPr>
      <w:r>
        <w:rPr>
          <w:sz w:val="24"/>
          <w:szCs w:val="24"/>
        </w:rPr>
        <w:t>Дневник практики ………………………………………………………………………………</w:t>
      </w:r>
    </w:p>
    <w:p w:rsidR="00E578EF" w:rsidRPr="006B45D7" w:rsidRDefault="00E578EF" w:rsidP="006B45D7">
      <w:pPr>
        <w:rPr>
          <w:sz w:val="24"/>
          <w:szCs w:val="24"/>
        </w:rPr>
      </w:pPr>
    </w:p>
    <w:p w:rsidR="00E578EF" w:rsidRPr="00DB1A40" w:rsidRDefault="00E578EF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организации)………………………………………………………………………………………</w:t>
      </w:r>
    </w:p>
    <w:p w:rsidR="00E578EF" w:rsidRPr="00DB1A40" w:rsidRDefault="00E578EF" w:rsidP="0006142C">
      <w:pPr>
        <w:rPr>
          <w:bCs/>
          <w:sz w:val="24"/>
          <w:szCs w:val="24"/>
        </w:rPr>
      </w:pPr>
    </w:p>
    <w:p w:rsidR="00E578EF" w:rsidRPr="00DB1A40" w:rsidRDefault="00E578EF" w:rsidP="0006142C">
      <w:pPr>
        <w:jc w:val="both"/>
        <w:rPr>
          <w:sz w:val="24"/>
          <w:szCs w:val="24"/>
        </w:rPr>
      </w:pPr>
    </w:p>
    <w:p w:rsidR="00E578EF" w:rsidRPr="00DB1A40" w:rsidRDefault="00E578EF" w:rsidP="0006142C">
      <w:pPr>
        <w:jc w:val="both"/>
        <w:rPr>
          <w:sz w:val="24"/>
          <w:szCs w:val="24"/>
        </w:rPr>
      </w:pPr>
    </w:p>
    <w:p w:rsidR="00E578EF" w:rsidRPr="00DB1A40" w:rsidRDefault="00E578EF" w:rsidP="00693771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E578EF" w:rsidRPr="00DB1A40" w:rsidRDefault="00E578EF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E578EF" w:rsidRPr="00DB1A40" w:rsidRDefault="00E578EF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E578EF" w:rsidRPr="00DB1A40" w:rsidRDefault="00E578EF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578EF" w:rsidRPr="00DB1A40" w:rsidRDefault="00E578EF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E578EF" w:rsidRPr="00DB1A40" w:rsidRDefault="00E578EF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E578EF" w:rsidRPr="00DB1A40" w:rsidRDefault="00E578EF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E578EF" w:rsidRPr="00DB1A40" w:rsidRDefault="00E578EF" w:rsidP="006B45D7">
      <w:pPr>
        <w:jc w:val="center"/>
        <w:rPr>
          <w:sz w:val="18"/>
          <w:szCs w:val="18"/>
        </w:rPr>
      </w:pPr>
    </w:p>
    <w:p w:rsidR="00E578EF" w:rsidRPr="00DB1A40" w:rsidRDefault="00E578EF" w:rsidP="006B45D7">
      <w:pPr>
        <w:jc w:val="center"/>
      </w:pPr>
    </w:p>
    <w:p w:rsidR="00E578EF" w:rsidRPr="00DB1A40" w:rsidRDefault="00E578EF" w:rsidP="006B45D7">
      <w:pPr>
        <w:jc w:val="center"/>
      </w:pPr>
    </w:p>
    <w:p w:rsidR="00E578EF" w:rsidRPr="00DB1A40" w:rsidRDefault="00E578EF" w:rsidP="006B45D7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E578EF" w:rsidRPr="00DB1A40" w:rsidRDefault="00E578EF" w:rsidP="006B45D7">
      <w:pPr>
        <w:jc w:val="center"/>
        <w:rPr>
          <w:color w:val="000000"/>
        </w:rPr>
      </w:pPr>
    </w:p>
    <w:p w:rsidR="00E578EF" w:rsidRDefault="00E578EF" w:rsidP="00BD4DCC">
      <w:pPr>
        <w:pStyle w:val="Heading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BD4DCC">
        <w:rPr>
          <w:rFonts w:ascii="Times New Roman" w:hAnsi="Times New Roman"/>
          <w:color w:val="000000"/>
          <w:sz w:val="24"/>
          <w:szCs w:val="24"/>
        </w:rPr>
        <w:t>ТЕХНОЛОГИЧЕСК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BD4DCC">
        <w:rPr>
          <w:rFonts w:ascii="Times New Roman" w:hAnsi="Times New Roman"/>
          <w:color w:val="000000"/>
          <w:sz w:val="24"/>
          <w:szCs w:val="24"/>
        </w:rPr>
        <w:t xml:space="preserve"> (ПРОЕКТНО-ТЕХНОЛОГИЧЕСКАЯ) </w:t>
      </w:r>
    </w:p>
    <w:p w:rsidR="00E578EF" w:rsidRPr="00DB1A40" w:rsidRDefault="00E578EF" w:rsidP="00BD4DCC">
      <w:pPr>
        <w:pStyle w:val="Heading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E578EF" w:rsidRPr="00DB1A40" w:rsidRDefault="00E578EF" w:rsidP="006B45D7">
      <w:pPr>
        <w:pStyle w:val="Heading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E578EF" w:rsidRPr="00DB1A40" w:rsidRDefault="00E578EF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E578EF" w:rsidRPr="00DB1A40" w:rsidRDefault="00E578EF" w:rsidP="006B45D7">
      <w:pPr>
        <w:widowControl w:val="0"/>
        <w:spacing w:line="360" w:lineRule="auto"/>
        <w:jc w:val="both"/>
      </w:pPr>
    </w:p>
    <w:p w:rsidR="00E578EF" w:rsidRPr="005E0B5F" w:rsidRDefault="00E578EF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5E0B5F">
        <w:rPr>
          <w:sz w:val="24"/>
          <w:szCs w:val="24"/>
        </w:rPr>
        <w:t>группа № М-БО-20</w:t>
      </w:r>
    </w:p>
    <w:p w:rsidR="00E578EF" w:rsidRPr="00DB1A40" w:rsidRDefault="00E578EF" w:rsidP="006B45D7">
      <w:pPr>
        <w:widowControl w:val="0"/>
        <w:spacing w:line="360" w:lineRule="auto"/>
        <w:jc w:val="both"/>
      </w:pPr>
    </w:p>
    <w:p w:rsidR="00E578EF" w:rsidRPr="00DB1A40" w:rsidRDefault="00E578EF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от организации (вуза)</w:t>
      </w:r>
      <w:r w:rsidRPr="00DB1A40">
        <w:t>_______________________________________________________</w:t>
      </w:r>
    </w:p>
    <w:p w:rsidR="00E578EF" w:rsidRPr="00DB1A40" w:rsidRDefault="00E578EF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E578EF" w:rsidRPr="00DB1A40" w:rsidRDefault="00E578EF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Место практики</w:t>
      </w:r>
      <w:r w:rsidRPr="00DB1A40">
        <w:t xml:space="preserve"> _________________________________________________________________</w:t>
      </w:r>
    </w:p>
    <w:p w:rsidR="00E578EF" w:rsidRPr="00DB1A40" w:rsidRDefault="00E578EF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E578EF" w:rsidRPr="00DB1A40" w:rsidRDefault="00E578EF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Сроки прохождения</w:t>
      </w:r>
      <w:r w:rsidRPr="00DB1A40">
        <w:t xml:space="preserve"> _____________________________________________</w:t>
      </w:r>
    </w:p>
    <w:p w:rsidR="00E578EF" w:rsidRPr="005E0B5F" w:rsidRDefault="00E578EF" w:rsidP="006B45D7">
      <w:pPr>
        <w:widowControl w:val="0"/>
        <w:spacing w:line="360" w:lineRule="auto"/>
        <w:jc w:val="both"/>
        <w:rPr>
          <w:b/>
          <w:sz w:val="24"/>
          <w:szCs w:val="24"/>
        </w:rPr>
      </w:pPr>
      <w:r w:rsidRPr="005E0B5F">
        <w:rPr>
          <w:bCs/>
          <w:sz w:val="24"/>
          <w:szCs w:val="24"/>
        </w:rPr>
        <w:t>Содержание задания:</w:t>
      </w:r>
    </w:p>
    <w:p w:rsidR="00E578EF" w:rsidRPr="00DB1A40" w:rsidRDefault="00E578EF" w:rsidP="00BD4DCC">
      <w:pPr>
        <w:pStyle w:val="NoSpacing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E578EF" w:rsidRPr="00F50174" w:rsidRDefault="00E578EF" w:rsidP="00BD4DCC">
      <w:pPr>
        <w:pStyle w:val="NoSpacing"/>
        <w:numPr>
          <w:ilvl w:val="1"/>
          <w:numId w:val="36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организационно–правовой формы;</w:t>
      </w:r>
    </w:p>
    <w:p w:rsidR="00E578EF" w:rsidRPr="00F50174" w:rsidRDefault="00E578EF" w:rsidP="00BD4DCC">
      <w:pPr>
        <w:pStyle w:val="NoSpacing"/>
        <w:numPr>
          <w:ilvl w:val="1"/>
          <w:numId w:val="36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особенности организации;</w:t>
      </w:r>
    </w:p>
    <w:p w:rsidR="00E578EF" w:rsidRPr="00F50174" w:rsidRDefault="00E578EF" w:rsidP="00BD4DCC">
      <w:pPr>
        <w:pStyle w:val="NoSpacing"/>
        <w:numPr>
          <w:ilvl w:val="1"/>
          <w:numId w:val="36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сферы и масштаба деятельности организации;</w:t>
      </w:r>
    </w:p>
    <w:p w:rsidR="00E578EF" w:rsidRPr="00F50174" w:rsidRDefault="00E578EF" w:rsidP="00BD4DCC">
      <w:pPr>
        <w:pStyle w:val="NoSpacing"/>
        <w:numPr>
          <w:ilvl w:val="1"/>
          <w:numId w:val="36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целей и задач организации</w:t>
      </w:r>
      <w:r>
        <w:rPr>
          <w:sz w:val="24"/>
          <w:szCs w:val="24"/>
        </w:rPr>
        <w:t>;</w:t>
      </w:r>
    </w:p>
    <w:p w:rsidR="00E578EF" w:rsidRDefault="00E578EF" w:rsidP="00BD4DCC">
      <w:pPr>
        <w:pStyle w:val="NoSpacing"/>
        <w:numPr>
          <w:ilvl w:val="1"/>
          <w:numId w:val="36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нормативно-правовой базы, регламентирующей деятельность организации;</w:t>
      </w:r>
    </w:p>
    <w:p w:rsidR="00E578EF" w:rsidRPr="00F50174" w:rsidRDefault="00E578EF" w:rsidP="00BD4DCC">
      <w:pPr>
        <w:pStyle w:val="NoSpacing"/>
        <w:numPr>
          <w:ilvl w:val="1"/>
          <w:numId w:val="36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 xml:space="preserve">анализ места и роли организации на рынке – изучение фирменного и продуктового состава конкуренции, основных показателей деятельности конкурентов. </w:t>
      </w:r>
      <w:r w:rsidRPr="00F50174">
        <w:rPr>
          <w:rStyle w:val="markedcontent"/>
          <w:sz w:val="24"/>
          <w:szCs w:val="24"/>
        </w:rPr>
        <w:t>Проанализировать показатели работы объекта практики.</w:t>
      </w:r>
    </w:p>
    <w:p w:rsidR="00E578EF" w:rsidRPr="008C3631" w:rsidRDefault="00E578EF" w:rsidP="00BD4DCC">
      <w:pPr>
        <w:tabs>
          <w:tab w:val="left" w:pos="540"/>
          <w:tab w:val="left" w:pos="1134"/>
        </w:tabs>
        <w:jc w:val="both"/>
        <w:rPr>
          <w:b/>
          <w:spacing w:val="2"/>
          <w:position w:val="2"/>
          <w:sz w:val="24"/>
          <w:szCs w:val="24"/>
        </w:rPr>
      </w:pPr>
      <w:r w:rsidRPr="00DB1A40">
        <w:rPr>
          <w:sz w:val="24"/>
          <w:szCs w:val="24"/>
        </w:rPr>
        <w:t xml:space="preserve">2. </w:t>
      </w:r>
      <w:r w:rsidRPr="005D4BA4">
        <w:rPr>
          <w:spacing w:val="2"/>
          <w:position w:val="2"/>
          <w:sz w:val="24"/>
          <w:szCs w:val="24"/>
        </w:rPr>
        <w:t>Организационная структура управления</w:t>
      </w:r>
      <w:r>
        <w:rPr>
          <w:spacing w:val="2"/>
          <w:position w:val="2"/>
          <w:sz w:val="24"/>
          <w:szCs w:val="24"/>
        </w:rPr>
        <w:t>:</w:t>
      </w:r>
    </w:p>
    <w:p w:rsidR="00E578EF" w:rsidRPr="00F50174" w:rsidRDefault="00E578EF" w:rsidP="00BD4DCC">
      <w:pPr>
        <w:pStyle w:val="ListParagraph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2.1. </w:t>
      </w:r>
      <w:r w:rsidRPr="00F50174">
        <w:rPr>
          <w:spacing w:val="2"/>
          <w:position w:val="2"/>
          <w:sz w:val="24"/>
          <w:szCs w:val="24"/>
        </w:rPr>
        <w:t>организационной структуры управления;</w:t>
      </w:r>
    </w:p>
    <w:p w:rsidR="00E578EF" w:rsidRPr="00F50174" w:rsidRDefault="00E578EF" w:rsidP="00BD4DCC">
      <w:pPr>
        <w:pStyle w:val="ListParagraph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2.2. </w:t>
      </w:r>
      <w:r w:rsidRPr="00F50174">
        <w:rPr>
          <w:spacing w:val="2"/>
          <w:position w:val="2"/>
          <w:sz w:val="24"/>
          <w:szCs w:val="24"/>
        </w:rPr>
        <w:t>анализа компонентов организационной структуры: линейные подразделения (управление основной деятельностью);</w:t>
      </w:r>
    </w:p>
    <w:p w:rsidR="00E578EF" w:rsidRPr="00F50174" w:rsidRDefault="00E578EF" w:rsidP="00BD4DCC">
      <w:pPr>
        <w:pStyle w:val="ListParagraph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2.3. </w:t>
      </w:r>
      <w:r w:rsidRPr="00F50174">
        <w:rPr>
          <w:spacing w:val="2"/>
          <w:position w:val="2"/>
          <w:sz w:val="24"/>
          <w:szCs w:val="24"/>
        </w:rPr>
        <w:t xml:space="preserve">характера организационных отношений между структурными подразделениями </w:t>
      </w:r>
      <w:r w:rsidRPr="00F50174">
        <w:rPr>
          <w:sz w:val="24"/>
          <w:szCs w:val="24"/>
        </w:rPr>
        <w:t xml:space="preserve">(подчиненность и взаимодействие отдельных звеньев управления); </w:t>
      </w:r>
    </w:p>
    <w:p w:rsidR="00E578EF" w:rsidRDefault="00E578EF" w:rsidP="00BD4DCC">
      <w:pPr>
        <w:pStyle w:val="ListParagraph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2.4. </w:t>
      </w:r>
      <w:r w:rsidRPr="00F50174">
        <w:rPr>
          <w:spacing w:val="2"/>
          <w:position w:val="2"/>
          <w:sz w:val="24"/>
          <w:szCs w:val="24"/>
        </w:rPr>
        <w:t>регламентации деятельности структурных подразделений;</w:t>
      </w:r>
    </w:p>
    <w:p w:rsidR="00E578EF" w:rsidRPr="00F50174" w:rsidRDefault="00E578EF" w:rsidP="00BD4DCC">
      <w:pPr>
        <w:pStyle w:val="ListParagraph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2.5. </w:t>
      </w:r>
      <w:r w:rsidRPr="008C3631">
        <w:rPr>
          <w:spacing w:val="2"/>
          <w:position w:val="2"/>
          <w:sz w:val="24"/>
          <w:szCs w:val="24"/>
        </w:rPr>
        <w:t>отдельных управленческих нововведений.</w:t>
      </w:r>
    </w:p>
    <w:p w:rsidR="00E578EF" w:rsidRPr="005D4BA4" w:rsidRDefault="00E578EF" w:rsidP="00BD4DCC">
      <w:p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DB1A40">
        <w:rPr>
          <w:sz w:val="24"/>
          <w:szCs w:val="24"/>
        </w:rPr>
        <w:t xml:space="preserve">3. </w:t>
      </w:r>
      <w:r w:rsidRPr="005D4BA4">
        <w:rPr>
          <w:spacing w:val="2"/>
          <w:position w:val="2"/>
          <w:sz w:val="24"/>
          <w:szCs w:val="24"/>
        </w:rPr>
        <w:t xml:space="preserve">Деятельность организации: </w:t>
      </w:r>
    </w:p>
    <w:p w:rsidR="00E578EF" w:rsidRDefault="00E578EF" w:rsidP="00BD4DCC">
      <w:pPr>
        <w:pStyle w:val="ListParagraph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3.1. </w:t>
      </w:r>
      <w:r w:rsidRPr="00953D5C">
        <w:rPr>
          <w:spacing w:val="2"/>
          <w:position w:val="2"/>
          <w:sz w:val="24"/>
          <w:szCs w:val="24"/>
        </w:rPr>
        <w:t>организации производства товаров или оказания услуг;</w:t>
      </w:r>
    </w:p>
    <w:p w:rsidR="00E578EF" w:rsidRDefault="00E578EF" w:rsidP="00BD4DCC">
      <w:pPr>
        <w:pStyle w:val="ListParagraph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3.2. стратегический анализ внешней среды;</w:t>
      </w:r>
    </w:p>
    <w:p w:rsidR="00E578EF" w:rsidRDefault="00E578EF" w:rsidP="00BD4DCC">
      <w:pPr>
        <w:pStyle w:val="ListParagraph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3.3. управления операционной (текущей) деятельностью;</w:t>
      </w:r>
    </w:p>
    <w:p w:rsidR="00E578EF" w:rsidRPr="00953D5C" w:rsidRDefault="00E578EF" w:rsidP="00BD4DCC">
      <w:pPr>
        <w:pStyle w:val="ListParagraph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3.4. </w:t>
      </w:r>
      <w:r w:rsidRPr="00953D5C">
        <w:rPr>
          <w:spacing w:val="2"/>
          <w:position w:val="2"/>
          <w:sz w:val="24"/>
          <w:szCs w:val="24"/>
        </w:rPr>
        <w:t>маркетинговой деятельности организации (включая операционный уровень – маркетинговых программ и стратегический – организации в микро и макро средах);</w:t>
      </w:r>
    </w:p>
    <w:p w:rsidR="00E578EF" w:rsidRDefault="00E578EF" w:rsidP="00BD4DCC">
      <w:pPr>
        <w:pStyle w:val="ListParagraph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3.5. особенностей стратегического управления;</w:t>
      </w:r>
    </w:p>
    <w:p w:rsidR="00E578EF" w:rsidRDefault="00E578EF" w:rsidP="00BD4DCC">
      <w:pPr>
        <w:pStyle w:val="ListParagraph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3.6. особенностей управления качеством производимой продукции или оказываемой услуги;</w:t>
      </w:r>
    </w:p>
    <w:p w:rsidR="00E578EF" w:rsidRDefault="00E578EF" w:rsidP="00BD4DCC">
      <w:pPr>
        <w:pStyle w:val="ListParagraph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3.7. организации документооборота;</w:t>
      </w:r>
    </w:p>
    <w:p w:rsidR="00E578EF" w:rsidRDefault="00E578EF" w:rsidP="008E57B3">
      <w:pPr>
        <w:pStyle w:val="ListParagraph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3.8. организации системы сбыта;</w:t>
      </w:r>
    </w:p>
    <w:p w:rsidR="00E578EF" w:rsidRDefault="00E578EF" w:rsidP="00F570DD">
      <w:pPr>
        <w:pStyle w:val="ListParagraph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3.9. особенностей операционного и стратегического планирования;</w:t>
      </w:r>
    </w:p>
    <w:p w:rsidR="00E578EF" w:rsidRDefault="00E578EF" w:rsidP="00F570DD">
      <w:pPr>
        <w:pStyle w:val="ListParagraph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3.10. особенностей разработки и принятия управленческих решений;</w:t>
      </w:r>
    </w:p>
    <w:p w:rsidR="00E578EF" w:rsidRDefault="00E578EF" w:rsidP="00F570DD">
      <w:pPr>
        <w:pStyle w:val="ListParagraph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3.11. особенностей организации учёта;</w:t>
      </w:r>
    </w:p>
    <w:p w:rsidR="00E578EF" w:rsidRDefault="00E578EF" w:rsidP="00F570DD">
      <w:pPr>
        <w:pStyle w:val="ListParagraph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3.12. применения информационных технологий в различных аспектах деятельности предприятия;</w:t>
      </w:r>
    </w:p>
    <w:p w:rsidR="00E578EF" w:rsidRDefault="00E578EF" w:rsidP="00F570DD">
      <w:pPr>
        <w:pStyle w:val="ListParagraph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3.13. организации охраны труда и предотвращения ЧС;</w:t>
      </w:r>
    </w:p>
    <w:p w:rsidR="00E578EF" w:rsidRDefault="00E578EF" w:rsidP="00F570DD">
      <w:pPr>
        <w:pStyle w:val="ListParagraph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3.14. системы коммуникаций внутри организации и с микросредой (контрагентами, партнёрами и т.д.);</w:t>
      </w:r>
    </w:p>
    <w:p w:rsidR="00E578EF" w:rsidRDefault="00E578EF" w:rsidP="00F570DD">
      <w:pPr>
        <w:pStyle w:val="ListParagraph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3.15. организации взаимодействия с органами государственной и местной власти</w:t>
      </w:r>
      <w:r w:rsidRPr="008C3631">
        <w:rPr>
          <w:spacing w:val="2"/>
          <w:position w:val="2"/>
          <w:sz w:val="24"/>
          <w:szCs w:val="24"/>
        </w:rPr>
        <w:t>;</w:t>
      </w:r>
    </w:p>
    <w:p w:rsidR="00E578EF" w:rsidRDefault="00E578EF" w:rsidP="00F570DD">
      <w:pPr>
        <w:pStyle w:val="ListParagraph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3.16. </w:t>
      </w:r>
      <w:r w:rsidRPr="008C3631">
        <w:rPr>
          <w:spacing w:val="2"/>
          <w:position w:val="2"/>
          <w:sz w:val="24"/>
          <w:szCs w:val="24"/>
        </w:rPr>
        <w:t>организации работы по противодействию коррупции</w:t>
      </w:r>
      <w:r>
        <w:rPr>
          <w:spacing w:val="2"/>
          <w:position w:val="2"/>
          <w:sz w:val="24"/>
          <w:szCs w:val="24"/>
        </w:rPr>
        <w:t xml:space="preserve"> и финансированию терроризма;</w:t>
      </w:r>
    </w:p>
    <w:p w:rsidR="00E578EF" w:rsidRPr="00953D5C" w:rsidRDefault="00E578EF" w:rsidP="00F570DD">
      <w:pPr>
        <w:pStyle w:val="ListParagraph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3.17. других особенностей конкретной организации, значимых для полного раскрытия её специфики в отчёте.</w:t>
      </w:r>
    </w:p>
    <w:p w:rsidR="00E578EF" w:rsidRPr="00DB1A40" w:rsidRDefault="00E578EF" w:rsidP="00BD4DCC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4. Дать общую оценку эффективности организации управления в организации.</w:t>
      </w:r>
    </w:p>
    <w:p w:rsidR="00E578EF" w:rsidRPr="005E0B5F" w:rsidRDefault="00E578EF" w:rsidP="002F2480">
      <w:pPr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5E0B5F">
        <w:rPr>
          <w:sz w:val="24"/>
          <w:szCs w:val="24"/>
        </w:rPr>
        <w:t>.Оформить дневник практики.</w:t>
      </w:r>
    </w:p>
    <w:p w:rsidR="00E578EF" w:rsidRPr="005E0B5F" w:rsidRDefault="00E578EF" w:rsidP="002F2480">
      <w:pPr>
        <w:widowControl w:val="0"/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5E0B5F">
        <w:rPr>
          <w:sz w:val="24"/>
          <w:szCs w:val="24"/>
        </w:rPr>
        <w:t>.Оформить отчет по практике.</w:t>
      </w:r>
    </w:p>
    <w:p w:rsidR="00E578EF" w:rsidRPr="005E0B5F" w:rsidRDefault="00E578EF" w:rsidP="002F2480">
      <w:pPr>
        <w:widowControl w:val="0"/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5E0B5F">
        <w:rPr>
          <w:sz w:val="24"/>
          <w:szCs w:val="24"/>
        </w:rPr>
        <w:t>.</w:t>
      </w:r>
      <w:r w:rsidRPr="005E0B5F">
        <w:rPr>
          <w:sz w:val="24"/>
          <w:szCs w:val="24"/>
          <w:lang w:eastAsia="ru-RU"/>
        </w:rPr>
        <w:t>Подготовить презентацию и речь по защите доклада (5-10 минут).</w:t>
      </w:r>
    </w:p>
    <w:p w:rsidR="00E578EF" w:rsidRDefault="00E578EF" w:rsidP="006B45D7">
      <w:pPr>
        <w:widowControl w:val="0"/>
        <w:spacing w:line="360" w:lineRule="auto"/>
        <w:jc w:val="both"/>
        <w:rPr>
          <w:sz w:val="24"/>
          <w:szCs w:val="24"/>
        </w:rPr>
      </w:pPr>
    </w:p>
    <w:p w:rsidR="00E578EF" w:rsidRPr="00DB1A40" w:rsidRDefault="00E578EF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 от организации (вуза)</w:t>
      </w:r>
      <w:r w:rsidRPr="00DB1A40">
        <w:t xml:space="preserve">  ________</w:t>
      </w:r>
      <w:r>
        <w:t>__________</w:t>
      </w:r>
      <w:r w:rsidRPr="00DB1A40">
        <w:t>_______</w:t>
      </w:r>
    </w:p>
    <w:p w:rsidR="00E578EF" w:rsidRPr="00DB1A40" w:rsidRDefault="00E578EF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E578EF" w:rsidRPr="00DB1A40" w:rsidRDefault="00E578EF" w:rsidP="006B45D7">
      <w:pPr>
        <w:widowControl w:val="0"/>
        <w:spacing w:line="360" w:lineRule="auto"/>
      </w:pPr>
    </w:p>
    <w:p w:rsidR="00E578EF" w:rsidRPr="00DB1A40" w:rsidRDefault="00E578EF" w:rsidP="006B45D7"/>
    <w:p w:rsidR="00E578EF" w:rsidRPr="00DB1A40" w:rsidRDefault="00E578EF" w:rsidP="006B45D7">
      <w:r w:rsidRPr="005E0B5F">
        <w:rPr>
          <w:sz w:val="24"/>
          <w:szCs w:val="24"/>
        </w:rPr>
        <w:t>Задание принял</w:t>
      </w:r>
      <w:r w:rsidRPr="00DB1A40">
        <w:t>_________________________________</w:t>
      </w:r>
    </w:p>
    <w:p w:rsidR="00E578EF" w:rsidRPr="00DB1A40" w:rsidRDefault="00E578EF" w:rsidP="006B45D7">
      <w:r w:rsidRPr="00DB1A40">
        <w:t xml:space="preserve">                                (подпись обучающегося)</w:t>
      </w:r>
    </w:p>
    <w:p w:rsidR="00E578EF" w:rsidRPr="00DB1A40" w:rsidRDefault="00E578EF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E578EF" w:rsidRPr="00DB1A40" w:rsidRDefault="00E578EF" w:rsidP="00DC093A">
      <w:pPr>
        <w:pStyle w:val="10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E578EF" w:rsidRPr="00DB1A40" w:rsidRDefault="00E578EF" w:rsidP="00EA4775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E578EF" w:rsidRPr="00DB1A40" w:rsidRDefault="00E578EF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800"/>
        <w:gridCol w:w="7388"/>
        <w:gridCol w:w="1456"/>
      </w:tblGrid>
      <w:tr w:rsidR="00E578EF" w:rsidRPr="00DB1A40" w:rsidTr="0029757C">
        <w:tc>
          <w:tcPr>
            <w:tcW w:w="800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456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E578EF" w:rsidRPr="00C4685B" w:rsidTr="0029757C">
        <w:trPr>
          <w:trHeight w:hRule="exact" w:val="284"/>
        </w:trPr>
        <w:tc>
          <w:tcPr>
            <w:tcW w:w="800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E578EF" w:rsidRPr="00C4685B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456" w:type="dxa"/>
          </w:tcPr>
          <w:p w:rsidR="00E578EF" w:rsidRPr="00C4685B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29757C">
        <w:tc>
          <w:tcPr>
            <w:tcW w:w="800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E578EF" w:rsidRPr="00417027" w:rsidRDefault="00E578EF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E578EF" w:rsidRPr="00417027" w:rsidRDefault="00E578EF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E578EF" w:rsidRPr="00417027" w:rsidRDefault="00E578EF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E578EF" w:rsidRPr="00417027" w:rsidRDefault="00E578EF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E578EF" w:rsidRPr="00417027" w:rsidRDefault="00E578EF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E578EF" w:rsidRPr="00C4685B" w:rsidRDefault="00E578EF" w:rsidP="0029757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E0B5F">
              <w:rPr>
                <w:color w:val="000000"/>
                <w:sz w:val="24"/>
                <w:szCs w:val="24"/>
              </w:rPr>
              <w:t>Про</w:t>
            </w:r>
            <w:r>
              <w:rPr>
                <w:color w:val="000000"/>
                <w:sz w:val="24"/>
                <w:szCs w:val="24"/>
              </w:rPr>
              <w:t>хождение</w:t>
            </w:r>
            <w:r w:rsidRPr="005E0B5F">
              <w:rPr>
                <w:color w:val="000000"/>
                <w:sz w:val="24"/>
                <w:szCs w:val="24"/>
              </w:rPr>
              <w:t xml:space="preserve"> вводн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5E0B5F">
              <w:rPr>
                <w:color w:val="000000"/>
                <w:sz w:val="24"/>
                <w:szCs w:val="24"/>
              </w:rPr>
              <w:t xml:space="preserve"> инструктаж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E0B5F">
              <w:rPr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1456" w:type="dxa"/>
          </w:tcPr>
          <w:p w:rsidR="00E578EF" w:rsidRPr="00C4685B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C4685B" w:rsidTr="0029757C">
        <w:trPr>
          <w:trHeight w:hRule="exact" w:val="284"/>
        </w:trPr>
        <w:tc>
          <w:tcPr>
            <w:tcW w:w="800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E578EF" w:rsidRPr="00C4685B" w:rsidRDefault="00E578EF" w:rsidP="0029757C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456" w:type="dxa"/>
          </w:tcPr>
          <w:p w:rsidR="00E578EF" w:rsidRPr="00C4685B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29757C">
        <w:trPr>
          <w:trHeight w:val="2175"/>
        </w:trPr>
        <w:tc>
          <w:tcPr>
            <w:tcW w:w="800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E578EF" w:rsidRPr="00DB1A40" w:rsidRDefault="00E578EF" w:rsidP="0029757C">
            <w:pPr>
              <w:pStyle w:val="NoSpacing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рядовыми менеджерами.</w:t>
            </w:r>
          </w:p>
          <w:p w:rsidR="00E578EF" w:rsidRPr="00DB1A40" w:rsidRDefault="00E578EF" w:rsidP="0029757C">
            <w:pPr>
              <w:pStyle w:val="NoSpacing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E578EF" w:rsidRPr="00DB1A40" w:rsidRDefault="00E578EF" w:rsidP="0029757C">
            <w:pPr>
              <w:pStyle w:val="NoSpacing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Изучить функциональную роль и должностные </w:t>
            </w:r>
            <w:r>
              <w:rPr>
                <w:sz w:val="24"/>
                <w:szCs w:val="24"/>
              </w:rPr>
              <w:t xml:space="preserve">обязанности рядового менеджера подразделения (по прохождению практики); </w:t>
            </w:r>
            <w:r w:rsidRPr="00DB1A40">
              <w:rPr>
                <w:sz w:val="24"/>
                <w:szCs w:val="24"/>
              </w:rPr>
              <w:t>должностная инструк</w:t>
            </w:r>
            <w:r>
              <w:rPr>
                <w:sz w:val="24"/>
                <w:szCs w:val="24"/>
              </w:rPr>
              <w:t>ция.</w:t>
            </w:r>
          </w:p>
          <w:p w:rsidR="00E578EF" w:rsidRPr="00DB1A40" w:rsidRDefault="00E578EF" w:rsidP="0029757C">
            <w:pPr>
              <w:pStyle w:val="NoSpacing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</w:t>
            </w:r>
            <w:r>
              <w:rPr>
                <w:sz w:val="24"/>
                <w:szCs w:val="24"/>
              </w:rPr>
              <w:t>предприятия</w:t>
            </w:r>
            <w:r w:rsidRPr="00DB1A40">
              <w:rPr>
                <w:sz w:val="24"/>
                <w:szCs w:val="24"/>
              </w:rPr>
              <w:t xml:space="preserve"> (учреждения, организации) на период учебной практики.</w:t>
            </w:r>
          </w:p>
          <w:p w:rsidR="00E578EF" w:rsidRPr="00C4685B" w:rsidRDefault="00E578EF" w:rsidP="0029757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</w:tc>
        <w:tc>
          <w:tcPr>
            <w:tcW w:w="1456" w:type="dxa"/>
          </w:tcPr>
          <w:p w:rsidR="00E578EF" w:rsidRPr="00C4685B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29757C">
        <w:trPr>
          <w:trHeight w:val="1897"/>
        </w:trPr>
        <w:tc>
          <w:tcPr>
            <w:tcW w:w="800" w:type="dxa"/>
          </w:tcPr>
          <w:p w:rsidR="00E578EF" w:rsidRPr="00DB1A40" w:rsidRDefault="00E578EF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578EF" w:rsidRDefault="00E578EF" w:rsidP="0029757C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Беседа с </w:t>
            </w:r>
            <w:r>
              <w:rPr>
                <w:sz w:val="24"/>
                <w:szCs w:val="24"/>
              </w:rPr>
              <w:t>рядовыми менеджерами подразделения (по прохождению практики).</w:t>
            </w:r>
          </w:p>
          <w:p w:rsidR="00E578EF" w:rsidRPr="00DB1A40" w:rsidRDefault="00E578EF" w:rsidP="0029757C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Ознакомление с </w:t>
            </w:r>
            <w:r>
              <w:rPr>
                <w:sz w:val="24"/>
                <w:szCs w:val="24"/>
              </w:rPr>
              <w:t>рабочим местом прохождения практики.</w:t>
            </w:r>
          </w:p>
          <w:p w:rsidR="00E578EF" w:rsidRDefault="00E578EF" w:rsidP="0029757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</w:t>
            </w:r>
            <w:r w:rsidRPr="00B07860">
              <w:rPr>
                <w:sz w:val="24"/>
                <w:szCs w:val="24"/>
              </w:rPr>
              <w:t>основны</w:t>
            </w:r>
            <w:r>
              <w:rPr>
                <w:sz w:val="24"/>
                <w:szCs w:val="24"/>
              </w:rPr>
              <w:t>х</w:t>
            </w:r>
            <w:r w:rsidRPr="00B07860">
              <w:rPr>
                <w:sz w:val="24"/>
                <w:szCs w:val="24"/>
              </w:rPr>
              <w:t xml:space="preserve"> направлени</w:t>
            </w:r>
            <w:r>
              <w:rPr>
                <w:sz w:val="24"/>
                <w:szCs w:val="24"/>
              </w:rPr>
              <w:t>й</w:t>
            </w:r>
            <w:r w:rsidRPr="00B07860">
              <w:rPr>
                <w:sz w:val="24"/>
                <w:szCs w:val="24"/>
              </w:rPr>
              <w:t xml:space="preserve"> деятельности подразделения (отдела), в котором работает практикант</w:t>
            </w:r>
            <w:r>
              <w:rPr>
                <w:sz w:val="24"/>
                <w:szCs w:val="24"/>
              </w:rPr>
              <w:t>.</w:t>
            </w:r>
          </w:p>
          <w:p w:rsidR="00E578EF" w:rsidRPr="00DB1A40" w:rsidRDefault="00E578EF" w:rsidP="0029757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</w:t>
            </w:r>
            <w:r>
              <w:rPr>
                <w:sz w:val="24"/>
                <w:szCs w:val="24"/>
              </w:rPr>
              <w:t>дения практики.</w:t>
            </w:r>
          </w:p>
        </w:tc>
        <w:tc>
          <w:tcPr>
            <w:tcW w:w="1456" w:type="dxa"/>
          </w:tcPr>
          <w:p w:rsidR="00E578EF" w:rsidRPr="00DB1A40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C4685B" w:rsidTr="0029757C">
        <w:trPr>
          <w:trHeight w:hRule="exact" w:val="9809"/>
        </w:trPr>
        <w:tc>
          <w:tcPr>
            <w:tcW w:w="800" w:type="dxa"/>
          </w:tcPr>
          <w:p w:rsidR="00E578EF" w:rsidRPr="00C4685B" w:rsidRDefault="00E578EF" w:rsidP="00EF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E578EF" w:rsidRDefault="00E578EF" w:rsidP="0029757C">
            <w:pPr>
              <w:pStyle w:val="NoSpacing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 Представить общую характеристику учреждения:</w:t>
            </w:r>
            <w:r w:rsidRPr="00F50174">
              <w:rPr>
                <w:sz w:val="24"/>
                <w:szCs w:val="24"/>
              </w:rPr>
              <w:t>организационно–правовой формы;особенности организации;сферы и масштаба деятельности организации;</w:t>
            </w:r>
            <w:r>
              <w:rPr>
                <w:sz w:val="24"/>
                <w:szCs w:val="24"/>
              </w:rPr>
              <w:t xml:space="preserve"> целей и задач организации; </w:t>
            </w:r>
            <w:r w:rsidRPr="00F50174">
              <w:rPr>
                <w:sz w:val="24"/>
                <w:szCs w:val="24"/>
              </w:rPr>
              <w:t xml:space="preserve">нормативно-правовой базы, регламентирующей деятельность организации;анализ места и роли организации на рынке – изучение фирменного и продуктового состава конкуренции, основных показателей деятельности конкурентов. </w:t>
            </w:r>
          </w:p>
          <w:p w:rsidR="00E578EF" w:rsidRDefault="00E578EF" w:rsidP="0029757C">
            <w:pPr>
              <w:widowControl w:val="0"/>
              <w:jc w:val="both"/>
              <w:rPr>
                <w:rStyle w:val="markedcontent"/>
                <w:sz w:val="24"/>
                <w:szCs w:val="24"/>
              </w:rPr>
            </w:pPr>
            <w:r w:rsidRPr="00F50174">
              <w:rPr>
                <w:rStyle w:val="markedcontent"/>
                <w:sz w:val="24"/>
                <w:szCs w:val="24"/>
              </w:rPr>
              <w:t>Проанализировать показатели работы объекта практики.</w:t>
            </w:r>
          </w:p>
          <w:p w:rsidR="00E578EF" w:rsidRPr="00F50174" w:rsidRDefault="00E578EF" w:rsidP="0029757C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2. </w:t>
            </w:r>
            <w:r w:rsidRPr="005D4BA4">
              <w:rPr>
                <w:spacing w:val="2"/>
                <w:position w:val="2"/>
                <w:sz w:val="24"/>
                <w:szCs w:val="24"/>
              </w:rPr>
              <w:t>Организационная структура управления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: </w:t>
            </w:r>
            <w:r w:rsidRPr="00F50174">
              <w:rPr>
                <w:spacing w:val="2"/>
                <w:position w:val="2"/>
                <w:sz w:val="24"/>
                <w:szCs w:val="24"/>
              </w:rPr>
              <w:t xml:space="preserve">организационной структуры управления;анализа компонентов организационной структуры: линейные подразделения (управление основной деятельностью);характера организационных отношений между структурными подразделениями </w:t>
            </w:r>
            <w:r w:rsidRPr="00F50174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  <w:r w:rsidRPr="00F50174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отдельных управленческих нововведений.</w:t>
            </w:r>
          </w:p>
          <w:p w:rsidR="00E578EF" w:rsidRPr="00953D5C" w:rsidRDefault="00E578EF" w:rsidP="0029757C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3. </w:t>
            </w:r>
            <w:r w:rsidRPr="005D4BA4">
              <w:rPr>
                <w:spacing w:val="2"/>
                <w:position w:val="2"/>
                <w:sz w:val="24"/>
                <w:szCs w:val="24"/>
              </w:rPr>
              <w:t xml:space="preserve">Деятельность организации: </w:t>
            </w:r>
            <w:r w:rsidRPr="00953D5C">
              <w:rPr>
                <w:spacing w:val="2"/>
                <w:position w:val="2"/>
                <w:sz w:val="24"/>
                <w:szCs w:val="24"/>
              </w:rPr>
              <w:t>организации производства товаров или оказания услуг;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стратегический анализ внешней среды; управления операционной (текущей) деятельностью; </w:t>
            </w:r>
            <w:r w:rsidRPr="00953D5C">
              <w:rPr>
                <w:spacing w:val="2"/>
                <w:position w:val="2"/>
                <w:sz w:val="24"/>
                <w:szCs w:val="24"/>
              </w:rPr>
              <w:t>маркетинговой деятельности организации (включая операционный уровень – маркетинговых программ и стратегический – организации в микро и макро средах);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особенностей стратегического управления; особенностей управления качеством производимой продукции или оказываемой услуги; организации документооборота; организации системы сбыта; особенностей операционного и стратегического планирования; особенностей разработки и принятия управленческих решений; особенностей организации учёта; применения информационных технологий в различных аспектах деятельности предприятия; организации охраны труда и предотвращения ЧС; системы коммуникаций внутри организации и с микросредой (контрагентами, партнёрами и т.д.); организации взаимодействия с органами государственной и местной власти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;организации работы по противодействию коррупции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и финансированию терроризма; других особенностей конкретной организации, значимых для полного раскрытия её специфики в отчёте.</w:t>
            </w:r>
          </w:p>
          <w:p w:rsidR="00E578EF" w:rsidRPr="00C4685B" w:rsidRDefault="00E578EF" w:rsidP="0029757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4. Дать общую оценку эффективности организации управления в организации.</w:t>
            </w:r>
          </w:p>
        </w:tc>
        <w:tc>
          <w:tcPr>
            <w:tcW w:w="1456" w:type="dxa"/>
          </w:tcPr>
          <w:p w:rsidR="00E578EF" w:rsidRPr="00C4685B" w:rsidRDefault="00E578EF" w:rsidP="00EF5245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C4685B" w:rsidTr="0029757C">
        <w:trPr>
          <w:trHeight w:hRule="exact" w:val="284"/>
        </w:trPr>
        <w:tc>
          <w:tcPr>
            <w:tcW w:w="800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E578EF" w:rsidRPr="00C4685B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456" w:type="dxa"/>
          </w:tcPr>
          <w:p w:rsidR="00E578EF" w:rsidRPr="00C4685B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29757C">
        <w:tc>
          <w:tcPr>
            <w:tcW w:w="800" w:type="dxa"/>
          </w:tcPr>
          <w:p w:rsidR="00E578EF" w:rsidRPr="00DB1A40" w:rsidRDefault="00E578EF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578EF" w:rsidRPr="00DB1A40" w:rsidRDefault="00E578EF" w:rsidP="00470E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456" w:type="dxa"/>
          </w:tcPr>
          <w:p w:rsidR="00E578EF" w:rsidRPr="00DB1A40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29757C">
        <w:tc>
          <w:tcPr>
            <w:tcW w:w="800" w:type="dxa"/>
          </w:tcPr>
          <w:p w:rsidR="00E578EF" w:rsidRPr="00DB1A40" w:rsidRDefault="00E578EF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578EF" w:rsidRPr="00DB1A40" w:rsidRDefault="00E578EF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456" w:type="dxa"/>
          </w:tcPr>
          <w:p w:rsidR="00E578EF" w:rsidRPr="00DB1A40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578EF" w:rsidRPr="00DB1A40" w:rsidRDefault="00E578EF" w:rsidP="00EA4775">
      <w:pPr>
        <w:rPr>
          <w:sz w:val="28"/>
          <w:szCs w:val="28"/>
        </w:rPr>
      </w:pPr>
    </w:p>
    <w:p w:rsidR="00E578EF" w:rsidRPr="00DB1A40" w:rsidRDefault="00E578EF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E578EF" w:rsidRPr="00DB1A40" w:rsidRDefault="00E578EF" w:rsidP="00EA4775">
      <w:pPr>
        <w:rPr>
          <w:sz w:val="28"/>
          <w:szCs w:val="28"/>
        </w:rPr>
      </w:pPr>
    </w:p>
    <w:p w:rsidR="00E578EF" w:rsidRPr="00DB1A40" w:rsidRDefault="00E578EF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профильнойорганизации__________/_____________</w:t>
      </w:r>
    </w:p>
    <w:p w:rsidR="00E578EF" w:rsidRPr="00DB1A40" w:rsidRDefault="00E578EF" w:rsidP="00EA4775">
      <w:pPr>
        <w:rPr>
          <w:sz w:val="28"/>
          <w:szCs w:val="28"/>
        </w:rPr>
      </w:pPr>
    </w:p>
    <w:p w:rsidR="00E578EF" w:rsidRPr="00DB1A40" w:rsidRDefault="00E578EF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E578EF" w:rsidRPr="00DB1A40" w:rsidRDefault="00E578E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E578EF" w:rsidRPr="00DB1A40" w:rsidRDefault="00E578EF" w:rsidP="008E7899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E578EF" w:rsidRPr="00DB1A40" w:rsidRDefault="00E578EF" w:rsidP="008E7899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E578EF" w:rsidRPr="00DB1A40" w:rsidRDefault="00E578EF" w:rsidP="008E7899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E578EF" w:rsidRPr="005E0B5F" w:rsidRDefault="00E578EF" w:rsidP="008E7899">
      <w:pPr>
        <w:pStyle w:val="Header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>обучающийся института социально-гуманитарного образования</w:t>
      </w:r>
    </w:p>
    <w:p w:rsidR="00E578EF" w:rsidRPr="005E0B5F" w:rsidRDefault="00E578EF" w:rsidP="008E7899">
      <w:pPr>
        <w:pStyle w:val="Header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кафедры </w:t>
      </w:r>
      <w:r w:rsidRPr="005E0B5F">
        <w:rPr>
          <w:sz w:val="24"/>
          <w:szCs w:val="24"/>
          <w:lang w:eastAsia="ru-RU"/>
        </w:rPr>
        <w:t>теории и организации управления</w:t>
      </w:r>
      <w:r>
        <w:rPr>
          <w:sz w:val="24"/>
          <w:szCs w:val="24"/>
        </w:rPr>
        <w:t>4</w:t>
      </w:r>
      <w:r w:rsidRPr="005E0B5F">
        <w:rPr>
          <w:sz w:val="24"/>
          <w:szCs w:val="24"/>
        </w:rPr>
        <w:t xml:space="preserve"> курса </w:t>
      </w:r>
    </w:p>
    <w:p w:rsidR="00E578EF" w:rsidRPr="005E0B5F" w:rsidRDefault="00E578EF" w:rsidP="008E7899">
      <w:pPr>
        <w:pStyle w:val="Header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Направления подготовки </w:t>
      </w:r>
      <w:r>
        <w:rPr>
          <w:sz w:val="24"/>
          <w:szCs w:val="24"/>
        </w:rPr>
        <w:t>Менеджмент</w:t>
      </w:r>
      <w:r w:rsidRPr="005E0B5F">
        <w:rPr>
          <w:sz w:val="24"/>
          <w:szCs w:val="24"/>
        </w:rPr>
        <w:t xml:space="preserve"> (</w:t>
      </w:r>
      <w:r w:rsidRPr="00EF67C9">
        <w:rPr>
          <w:bCs/>
          <w:sz w:val="24"/>
          <w:szCs w:val="24"/>
        </w:rPr>
        <w:t>Организационно-управленческая деятельность в сфере предпринимательства</w:t>
      </w:r>
      <w:r w:rsidRPr="005E0B5F">
        <w:rPr>
          <w:sz w:val="24"/>
          <w:szCs w:val="24"/>
        </w:rPr>
        <w:t>)</w:t>
      </w:r>
    </w:p>
    <w:p w:rsidR="00E578EF" w:rsidRPr="00DB1A40" w:rsidRDefault="00E578EF" w:rsidP="008E7899">
      <w:pPr>
        <w:pStyle w:val="Header"/>
        <w:jc w:val="center"/>
      </w:pPr>
      <w:r w:rsidRPr="00DB1A40">
        <w:t>_______________________________________________________</w:t>
      </w:r>
    </w:p>
    <w:p w:rsidR="00E578EF" w:rsidRPr="00DB1A40" w:rsidRDefault="00E578EF" w:rsidP="008E7899">
      <w:pPr>
        <w:pStyle w:val="Header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E578EF" w:rsidRPr="00DB1A40" w:rsidRDefault="00E578EF" w:rsidP="008E7899">
      <w:pPr>
        <w:pStyle w:val="Header"/>
        <w:jc w:val="center"/>
      </w:pPr>
      <w:r w:rsidRPr="00DB1A40">
        <w:t>Наименование базы практики: __________________________________________________</w:t>
      </w:r>
    </w:p>
    <w:p w:rsidR="00E578EF" w:rsidRPr="00DB1A40" w:rsidRDefault="00E578EF" w:rsidP="008E7899">
      <w:pPr>
        <w:pStyle w:val="Header"/>
        <w:rPr>
          <w:spacing w:val="40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98"/>
        <w:gridCol w:w="6945"/>
        <w:gridCol w:w="1843"/>
      </w:tblGrid>
      <w:tr w:rsidR="00E578EF" w:rsidRPr="00DB1A40" w:rsidTr="0085422B">
        <w:tc>
          <w:tcPr>
            <w:tcW w:w="998" w:type="dxa"/>
            <w:vAlign w:val="center"/>
          </w:tcPr>
          <w:p w:rsidR="00E578EF" w:rsidRPr="00DB1A40" w:rsidRDefault="00E578EF" w:rsidP="0085422B">
            <w:pPr>
              <w:pStyle w:val="Heading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945" w:type="dxa"/>
            <w:vAlign w:val="center"/>
          </w:tcPr>
          <w:p w:rsidR="00E578EF" w:rsidRPr="00DB1A40" w:rsidRDefault="00E578EF" w:rsidP="0085422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E578EF" w:rsidRPr="00DB1A40" w:rsidTr="0085422B">
        <w:tc>
          <w:tcPr>
            <w:tcW w:w="9786" w:type="dxa"/>
            <w:gridSpan w:val="3"/>
          </w:tcPr>
          <w:p w:rsidR="00E578EF" w:rsidRPr="00DB1A40" w:rsidRDefault="00E578EF" w:rsidP="0085422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945" w:type="dxa"/>
          </w:tcPr>
          <w:p w:rsidR="00E578EF" w:rsidRPr="00417027" w:rsidRDefault="00E578EF" w:rsidP="0085422B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E578EF" w:rsidRPr="00417027" w:rsidRDefault="00E578EF" w:rsidP="0085422B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E578EF" w:rsidRPr="00417027" w:rsidRDefault="00E578EF" w:rsidP="0085422B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E578EF" w:rsidRPr="00417027" w:rsidRDefault="00E578EF" w:rsidP="0085422B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E578EF" w:rsidRPr="00417027" w:rsidRDefault="00E578EF" w:rsidP="0085422B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E578EF" w:rsidRPr="00417027" w:rsidRDefault="00E578EF" w:rsidP="0085422B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786" w:type="dxa"/>
            <w:gridSpan w:val="3"/>
          </w:tcPr>
          <w:p w:rsidR="00E578EF" w:rsidRPr="00DB1A40" w:rsidRDefault="00E578EF" w:rsidP="0085422B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pStyle w:val="NoSpacing"/>
              <w:spacing w:line="276" w:lineRule="auto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E578EF" w:rsidRPr="00DB1A40" w:rsidRDefault="00E578EF" w:rsidP="0085422B">
            <w:pPr>
              <w:pStyle w:val="NoSpacing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рядовыми менеджерами.</w:t>
            </w:r>
          </w:p>
          <w:p w:rsidR="00E578EF" w:rsidRPr="00DB1A40" w:rsidRDefault="00E578EF" w:rsidP="0085422B">
            <w:pPr>
              <w:pStyle w:val="NoSpacing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E578EF" w:rsidRPr="00DB1A40" w:rsidRDefault="00E578EF" w:rsidP="0085422B">
            <w:pPr>
              <w:pStyle w:val="NoSpacing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Изучить функциональную роль и должностные </w:t>
            </w:r>
            <w:r>
              <w:rPr>
                <w:sz w:val="24"/>
                <w:szCs w:val="24"/>
              </w:rPr>
              <w:t xml:space="preserve">обязанности рядового менеджера подразделения (по прохождению практики); </w:t>
            </w:r>
            <w:r w:rsidRPr="00DB1A40">
              <w:rPr>
                <w:sz w:val="24"/>
                <w:szCs w:val="24"/>
              </w:rPr>
              <w:t>должностная инструк</w:t>
            </w:r>
            <w:r>
              <w:rPr>
                <w:sz w:val="24"/>
                <w:szCs w:val="24"/>
              </w:rPr>
              <w:t>ция.</w:t>
            </w:r>
          </w:p>
          <w:p w:rsidR="00E578EF" w:rsidRPr="00DB1A40" w:rsidRDefault="00E578EF" w:rsidP="0085422B">
            <w:pPr>
              <w:pStyle w:val="NoSpacing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</w:t>
            </w:r>
            <w:r>
              <w:rPr>
                <w:sz w:val="24"/>
                <w:szCs w:val="24"/>
              </w:rPr>
              <w:t>предприятия</w:t>
            </w:r>
            <w:r w:rsidRPr="00DB1A40">
              <w:rPr>
                <w:sz w:val="24"/>
                <w:szCs w:val="24"/>
              </w:rPr>
              <w:t xml:space="preserve"> (учреждения, организации) на период учебной практики.</w:t>
            </w:r>
          </w:p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  <w:p w:rsidR="00E578EF" w:rsidRPr="00DB1A40" w:rsidRDefault="00E578EF" w:rsidP="0085422B">
            <w:pPr>
              <w:pStyle w:val="NoSpacing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E578EF" w:rsidRDefault="00E578EF" w:rsidP="0085422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Беседа с </w:t>
            </w:r>
            <w:r>
              <w:rPr>
                <w:sz w:val="24"/>
                <w:szCs w:val="24"/>
              </w:rPr>
              <w:t>рядовыми менеджерами подразделения (по прохождению практики).</w:t>
            </w:r>
          </w:p>
          <w:p w:rsidR="00E578EF" w:rsidRPr="00DB1A40" w:rsidRDefault="00E578EF" w:rsidP="0085422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Ознакомление с </w:t>
            </w:r>
            <w:r>
              <w:rPr>
                <w:sz w:val="24"/>
                <w:szCs w:val="24"/>
              </w:rPr>
              <w:t>рабочим местом прохождения практики.</w:t>
            </w:r>
          </w:p>
          <w:p w:rsidR="00E578EF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</w:t>
            </w:r>
            <w:r w:rsidRPr="00B07860">
              <w:rPr>
                <w:sz w:val="24"/>
                <w:szCs w:val="24"/>
              </w:rPr>
              <w:t>основны</w:t>
            </w:r>
            <w:r>
              <w:rPr>
                <w:sz w:val="24"/>
                <w:szCs w:val="24"/>
              </w:rPr>
              <w:t>х</w:t>
            </w:r>
            <w:r w:rsidRPr="00B07860">
              <w:rPr>
                <w:sz w:val="24"/>
                <w:szCs w:val="24"/>
              </w:rPr>
              <w:t xml:space="preserve"> направлени</w:t>
            </w:r>
            <w:r>
              <w:rPr>
                <w:sz w:val="24"/>
                <w:szCs w:val="24"/>
              </w:rPr>
              <w:t>й</w:t>
            </w:r>
            <w:r w:rsidRPr="00B07860">
              <w:rPr>
                <w:sz w:val="24"/>
                <w:szCs w:val="24"/>
              </w:rPr>
              <w:t xml:space="preserve"> деятельности подразделения (отдела), в котором работает практикант</w:t>
            </w:r>
            <w:r>
              <w:rPr>
                <w:sz w:val="24"/>
                <w:szCs w:val="24"/>
              </w:rPr>
              <w:t>.</w:t>
            </w:r>
          </w:p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</w:t>
            </w:r>
            <w:r>
              <w:rPr>
                <w:sz w:val="24"/>
                <w:szCs w:val="24"/>
              </w:rPr>
              <w:t>дения практики.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E578EF" w:rsidRPr="00DB1A40" w:rsidRDefault="00E578EF" w:rsidP="0085422B">
            <w:pPr>
              <w:pStyle w:val="NoSpacing"/>
              <w:spacing w:line="276" w:lineRule="auto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 Представить общую характеристику учреждения:</w:t>
            </w:r>
          </w:p>
          <w:p w:rsidR="00E578EF" w:rsidRPr="00F50174" w:rsidRDefault="00E578EF" w:rsidP="0085422B">
            <w:pPr>
              <w:pStyle w:val="NoSpacing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организационно–правовой формы;</w:t>
            </w:r>
          </w:p>
          <w:p w:rsidR="00E578EF" w:rsidRPr="00F50174" w:rsidRDefault="00E578EF" w:rsidP="0085422B">
            <w:pPr>
              <w:pStyle w:val="NoSpacing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особенности организации;</w:t>
            </w:r>
          </w:p>
          <w:p w:rsidR="00E578EF" w:rsidRPr="00F50174" w:rsidRDefault="00E578EF" w:rsidP="0085422B">
            <w:pPr>
              <w:pStyle w:val="NoSpacing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сферы и масштаба деятельности организации;</w:t>
            </w:r>
          </w:p>
          <w:p w:rsidR="00E578EF" w:rsidRPr="00F50174" w:rsidRDefault="00E578EF" w:rsidP="0085422B">
            <w:pPr>
              <w:pStyle w:val="NoSpacing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целей и задач организации.</w:t>
            </w:r>
          </w:p>
          <w:p w:rsidR="00E578EF" w:rsidRDefault="00E578EF" w:rsidP="0085422B">
            <w:pPr>
              <w:pStyle w:val="NoSpacing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нормативно-правовой базы, регламентирующей деятельность организации;</w:t>
            </w:r>
          </w:p>
          <w:p w:rsidR="00E578EF" w:rsidRDefault="00E578EF" w:rsidP="0085422B">
            <w:pPr>
              <w:pStyle w:val="NoSpacing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 xml:space="preserve">анализ места и роли организации на рынке – изучение фирменного и продуктового состава конкуренции, основных показателей деятельности конкурентов. </w:t>
            </w:r>
          </w:p>
          <w:p w:rsidR="00E578EF" w:rsidRPr="00DB1A40" w:rsidRDefault="00E578EF" w:rsidP="0085422B">
            <w:pPr>
              <w:pStyle w:val="NoSpacing"/>
              <w:spacing w:line="276" w:lineRule="auto"/>
              <w:jc w:val="both"/>
              <w:rPr>
                <w:sz w:val="24"/>
                <w:szCs w:val="24"/>
              </w:rPr>
            </w:pPr>
            <w:r w:rsidRPr="00F50174">
              <w:rPr>
                <w:rStyle w:val="markedcontent"/>
                <w:sz w:val="24"/>
                <w:szCs w:val="24"/>
              </w:rPr>
              <w:t>Проанализировать показатели работы объекта практики.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E578EF" w:rsidRPr="00DB1A40" w:rsidRDefault="00E578EF" w:rsidP="0085422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rPr>
          <w:trHeight w:val="309"/>
        </w:trPr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</w:tc>
        <w:tc>
          <w:tcPr>
            <w:tcW w:w="6945" w:type="dxa"/>
            <w:vMerge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945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ВЫХОДНОЙ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  <w:p w:rsidR="00E578EF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6945" w:type="dxa"/>
            <w:vMerge w:val="restart"/>
          </w:tcPr>
          <w:p w:rsidR="00E578EF" w:rsidRPr="008C3631" w:rsidRDefault="00E578EF" w:rsidP="0085422B">
            <w:pPr>
              <w:tabs>
                <w:tab w:val="left" w:pos="540"/>
                <w:tab w:val="left" w:pos="1134"/>
              </w:tabs>
              <w:spacing w:line="276" w:lineRule="auto"/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2. </w:t>
            </w:r>
            <w:r w:rsidRPr="005D4BA4">
              <w:rPr>
                <w:spacing w:val="2"/>
                <w:position w:val="2"/>
                <w:sz w:val="24"/>
                <w:szCs w:val="24"/>
              </w:rPr>
              <w:t>Организационная структура управления</w:t>
            </w:r>
            <w:r>
              <w:rPr>
                <w:spacing w:val="2"/>
                <w:position w:val="2"/>
                <w:sz w:val="24"/>
                <w:szCs w:val="24"/>
              </w:rPr>
              <w:t>:</w:t>
            </w:r>
          </w:p>
          <w:p w:rsidR="00E578EF" w:rsidRPr="00417027" w:rsidRDefault="00E578EF" w:rsidP="0085422B">
            <w:pPr>
              <w:pStyle w:val="ListParagraph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организационной структуры управления;</w:t>
            </w:r>
          </w:p>
          <w:p w:rsidR="00E578EF" w:rsidRPr="00417027" w:rsidRDefault="00E578EF" w:rsidP="0085422B">
            <w:pPr>
              <w:pStyle w:val="ListParagraph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E578EF" w:rsidRPr="00417027" w:rsidRDefault="00E578EF" w:rsidP="0085422B">
            <w:pPr>
              <w:pStyle w:val="ListParagraph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 xml:space="preserve">характера организационных отношений между структурными подразделениями </w:t>
            </w:r>
            <w:r w:rsidRPr="00417027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E578EF" w:rsidRPr="00417027" w:rsidRDefault="00E578EF" w:rsidP="0085422B">
            <w:pPr>
              <w:pStyle w:val="ListParagraph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</w:p>
          <w:p w:rsidR="00E578EF" w:rsidRPr="00417027" w:rsidRDefault="00E578EF" w:rsidP="0085422B">
            <w:pPr>
              <w:pStyle w:val="ListParagraph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отдельных управленческих нововведений.</w:t>
            </w:r>
          </w:p>
          <w:p w:rsidR="00E578EF" w:rsidRPr="005D4BA4" w:rsidRDefault="00E578EF" w:rsidP="0085422B">
            <w:pPr>
              <w:tabs>
                <w:tab w:val="left" w:pos="345"/>
                <w:tab w:val="left" w:pos="1134"/>
              </w:tabs>
              <w:spacing w:line="276" w:lineRule="auto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3. </w:t>
            </w:r>
            <w:r w:rsidRPr="005D4BA4">
              <w:rPr>
                <w:spacing w:val="2"/>
                <w:position w:val="2"/>
                <w:sz w:val="24"/>
                <w:szCs w:val="24"/>
              </w:rPr>
              <w:t xml:space="preserve">Деятельность организации: </w:t>
            </w:r>
          </w:p>
          <w:p w:rsidR="00E578EF" w:rsidRPr="00417027" w:rsidRDefault="00E578EF" w:rsidP="0085422B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производства товаров или оказания услуг;</w:t>
            </w:r>
          </w:p>
          <w:p w:rsidR="00E578EF" w:rsidRPr="00417027" w:rsidRDefault="00E578EF" w:rsidP="0085422B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стратегический анализ внешней среды;</w:t>
            </w:r>
          </w:p>
          <w:p w:rsidR="00E578EF" w:rsidRPr="00417027" w:rsidRDefault="00E578EF" w:rsidP="0085422B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управления операционной (текущей) деятельностью;</w:t>
            </w:r>
          </w:p>
          <w:p w:rsidR="00E578EF" w:rsidRPr="00417027" w:rsidRDefault="00E578EF" w:rsidP="0085422B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маркетинговой деятельности организации (включая операционный уровень – маркетинговых программ и стратегический – организации в микро и макро средах);</w:t>
            </w:r>
          </w:p>
          <w:p w:rsidR="00E578EF" w:rsidRPr="00417027" w:rsidRDefault="00E578EF" w:rsidP="0085422B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стратегического управления;</w:t>
            </w:r>
          </w:p>
          <w:p w:rsidR="00E578EF" w:rsidRPr="00417027" w:rsidRDefault="00E578EF" w:rsidP="0085422B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управления качеством производимой продукции или оказываемой услуги;</w:t>
            </w:r>
          </w:p>
          <w:p w:rsidR="00E578EF" w:rsidRPr="00417027" w:rsidRDefault="00E578EF" w:rsidP="0085422B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документооборота;</w:t>
            </w:r>
          </w:p>
          <w:p w:rsidR="00E578EF" w:rsidRPr="00417027" w:rsidRDefault="00E578EF" w:rsidP="0085422B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системы сбыта;</w:t>
            </w:r>
          </w:p>
          <w:p w:rsidR="00E578EF" w:rsidRPr="00417027" w:rsidRDefault="00E578EF" w:rsidP="0085422B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операционного и стратегического планирования;</w:t>
            </w:r>
          </w:p>
          <w:p w:rsidR="00E578EF" w:rsidRPr="00417027" w:rsidRDefault="00E578EF" w:rsidP="0085422B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разработки и принятия управленческих решений;</w:t>
            </w:r>
          </w:p>
          <w:p w:rsidR="00E578EF" w:rsidRPr="00417027" w:rsidRDefault="00E578EF" w:rsidP="0085422B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организации учёта;</w:t>
            </w:r>
          </w:p>
          <w:p w:rsidR="00E578EF" w:rsidRPr="00417027" w:rsidRDefault="00E578EF" w:rsidP="0085422B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применения информационных технологий в различных аспектах деятельности предприятия;</w:t>
            </w:r>
          </w:p>
          <w:p w:rsidR="00E578EF" w:rsidRPr="00417027" w:rsidRDefault="00E578EF" w:rsidP="0085422B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охраны труда и предотвращения ЧС;</w:t>
            </w:r>
          </w:p>
          <w:p w:rsidR="00E578EF" w:rsidRPr="00417027" w:rsidRDefault="00E578EF" w:rsidP="0085422B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системы коммуникаций внутри организации и с микросредой (контрагентами, партнёрами и т.д.);</w:t>
            </w:r>
          </w:p>
          <w:p w:rsidR="00E578EF" w:rsidRPr="00417027" w:rsidRDefault="00E578EF" w:rsidP="0085422B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взаимодействия с органами государственной и местной власти;</w:t>
            </w:r>
          </w:p>
          <w:p w:rsidR="00E578EF" w:rsidRPr="00417027" w:rsidRDefault="00E578EF" w:rsidP="0085422B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работы по противодействию коррупции и финансированию терроризма;</w:t>
            </w:r>
          </w:p>
          <w:p w:rsidR="00E578EF" w:rsidRPr="00417027" w:rsidRDefault="00E578EF" w:rsidP="0085422B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других особенностей конкретной организации, значимых для полного раскрытия её специфики в отчёте.</w:t>
            </w:r>
          </w:p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Дать общую оценку эффективности организации управления в организации.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23-й день </w:t>
            </w:r>
          </w:p>
        </w:tc>
        <w:tc>
          <w:tcPr>
            <w:tcW w:w="6945" w:type="dxa"/>
            <w:vMerge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24-й день </w:t>
            </w:r>
          </w:p>
        </w:tc>
        <w:tc>
          <w:tcPr>
            <w:tcW w:w="6945" w:type="dxa"/>
            <w:vMerge/>
          </w:tcPr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25-й день </w:t>
            </w:r>
          </w:p>
        </w:tc>
        <w:tc>
          <w:tcPr>
            <w:tcW w:w="6945" w:type="dxa"/>
            <w:vMerge/>
          </w:tcPr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786" w:type="dxa"/>
            <w:gridSpan w:val="3"/>
          </w:tcPr>
          <w:p w:rsidR="00E578EF" w:rsidRPr="00DB1A40" w:rsidRDefault="00E578EF" w:rsidP="0085422B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E578EF" w:rsidRPr="00DB1A40" w:rsidTr="0085422B">
        <w:tc>
          <w:tcPr>
            <w:tcW w:w="998" w:type="dxa"/>
          </w:tcPr>
          <w:p w:rsidR="00E578EF" w:rsidRPr="006F0C3A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E578EF" w:rsidRPr="006F0C3A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6F0C3A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E578EF" w:rsidRPr="006F0C3A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E578EF" w:rsidRPr="006F0C3A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</w:tc>
        <w:tc>
          <w:tcPr>
            <w:tcW w:w="6945" w:type="dxa"/>
          </w:tcPr>
          <w:p w:rsidR="00E578EF" w:rsidRPr="006F0C3A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578EF" w:rsidRPr="00DB1A40" w:rsidRDefault="00E578EF" w:rsidP="008E7899">
      <w:pPr>
        <w:widowControl w:val="0"/>
        <w:spacing w:line="360" w:lineRule="auto"/>
        <w:jc w:val="both"/>
        <w:rPr>
          <w:color w:val="000000"/>
          <w:sz w:val="28"/>
        </w:rPr>
      </w:pPr>
    </w:p>
    <w:p w:rsidR="00E578EF" w:rsidRPr="00DB1A40" w:rsidRDefault="00E578EF" w:rsidP="008E7899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E578EF" w:rsidRPr="00DB1A40" w:rsidRDefault="00E578EF" w:rsidP="008E7899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E578EF" w:rsidRPr="00DB1A40" w:rsidRDefault="00E578EF" w:rsidP="008E7899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E578EF" w:rsidRPr="00DB1A40" w:rsidRDefault="00E578EF" w:rsidP="008E7899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E578EF" w:rsidRPr="00DB1A40" w:rsidRDefault="00E578EF" w:rsidP="008E7899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E578EF" w:rsidRDefault="00E578EF" w:rsidP="0040728C">
      <w:pPr>
        <w:pStyle w:val="Heading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Heading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Heading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Heading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Heading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Heading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Heading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Heading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Heading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Heading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Heading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Heading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Heading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Pr="0029757C" w:rsidRDefault="00E578EF" w:rsidP="0040728C">
      <w:pPr>
        <w:pStyle w:val="Heading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  <w:r w:rsidRPr="0029757C">
        <w:rPr>
          <w:rFonts w:ascii="Times New Roman" w:hAnsi="Times New Roman"/>
          <w:i w:val="0"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/>
          <w:i w:val="0"/>
          <w:color w:val="000000"/>
          <w:sz w:val="24"/>
          <w:szCs w:val="24"/>
        </w:rPr>
        <w:t>6</w:t>
      </w:r>
    </w:p>
    <w:p w:rsidR="00E578EF" w:rsidRPr="00DB1A40" w:rsidRDefault="00E578EF" w:rsidP="0040728C"/>
    <w:p w:rsidR="00E578EF" w:rsidRPr="00DB1A40" w:rsidRDefault="00E578EF" w:rsidP="0040728C">
      <w:pPr>
        <w:pStyle w:val="BodyText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E578EF" w:rsidRPr="00DB1A40" w:rsidRDefault="00E578EF" w:rsidP="0040728C">
      <w:pPr>
        <w:pStyle w:val="BodyText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E578EF" w:rsidRPr="00DB1A40" w:rsidRDefault="00E578EF" w:rsidP="0040728C">
      <w:pPr>
        <w:pStyle w:val="NoSpacing"/>
        <w:jc w:val="center"/>
      </w:pPr>
      <w:r w:rsidRPr="00DB1A40">
        <w:t>(с указанием степени его теоретической подготовки, трудовой дисциплины)</w:t>
      </w:r>
    </w:p>
    <w:p w:rsidR="00E578EF" w:rsidRPr="00DB1A40" w:rsidRDefault="00E578EF" w:rsidP="0040728C">
      <w:pPr>
        <w:pStyle w:val="Header"/>
        <w:spacing w:line="360" w:lineRule="auto"/>
        <w:jc w:val="center"/>
      </w:pPr>
    </w:p>
    <w:p w:rsidR="00E578EF" w:rsidRPr="00DB1A40" w:rsidRDefault="00E578EF" w:rsidP="0040728C">
      <w:pPr>
        <w:pStyle w:val="Header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E578EF" w:rsidRPr="00DB1A40" w:rsidRDefault="00E578EF" w:rsidP="0040728C">
      <w:pPr>
        <w:pStyle w:val="Header"/>
        <w:spacing w:line="360" w:lineRule="auto"/>
        <w:jc w:val="center"/>
      </w:pPr>
    </w:p>
    <w:p w:rsidR="00E578EF" w:rsidRPr="00DB1A40" w:rsidRDefault="00E578EF" w:rsidP="0040728C">
      <w:pPr>
        <w:pStyle w:val="Header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  <w:r>
        <w:t>4</w:t>
      </w:r>
      <w:r w:rsidRPr="00DB1A40">
        <w:t xml:space="preserve"> курса </w:t>
      </w:r>
    </w:p>
    <w:p w:rsidR="00E578EF" w:rsidRPr="00DB1A40" w:rsidRDefault="00E578EF" w:rsidP="0040728C">
      <w:pPr>
        <w:pStyle w:val="Header"/>
        <w:jc w:val="center"/>
      </w:pPr>
      <w:r w:rsidRPr="00DB1A40">
        <w:t>_______________________________________________________</w:t>
      </w:r>
    </w:p>
    <w:p w:rsidR="00E578EF" w:rsidRPr="00DB1A40" w:rsidRDefault="00E578EF" w:rsidP="0040728C">
      <w:pPr>
        <w:pStyle w:val="Header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E578EF" w:rsidRPr="00DB1A40" w:rsidRDefault="00E578EF" w:rsidP="0040728C">
      <w:pPr>
        <w:pStyle w:val="Header"/>
        <w:jc w:val="center"/>
      </w:pPr>
      <w:r w:rsidRPr="00DB1A40">
        <w:t>Наименование базы практики: __________________________________________________</w:t>
      </w:r>
    </w:p>
    <w:p w:rsidR="00E578EF" w:rsidRPr="00DB1A40" w:rsidRDefault="00E578EF" w:rsidP="0040728C">
      <w:pPr>
        <w:pStyle w:val="Header"/>
        <w:rPr>
          <w:spacing w:val="40"/>
        </w:rPr>
      </w:pPr>
    </w:p>
    <w:p w:rsidR="00E578EF" w:rsidRPr="00DB1A40" w:rsidRDefault="00E578EF" w:rsidP="0040728C">
      <w:pPr>
        <w:shd w:val="clear" w:color="auto" w:fill="FFFFFF"/>
        <w:spacing w:before="202"/>
        <w:jc w:val="center"/>
      </w:pPr>
    </w:p>
    <w:p w:rsidR="00E578EF" w:rsidRPr="00DB1A40" w:rsidRDefault="00E578EF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578EF" w:rsidRPr="00DB1A40" w:rsidRDefault="00E578EF" w:rsidP="0040728C">
      <w:pPr>
        <w:shd w:val="clear" w:color="auto" w:fill="FFFFFF"/>
        <w:spacing w:before="202"/>
        <w:jc w:val="right"/>
      </w:pPr>
    </w:p>
    <w:p w:rsidR="00E578EF" w:rsidRPr="00DB1A40" w:rsidRDefault="00E578EF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E578EF" w:rsidRPr="00DB1A40" w:rsidRDefault="00E578EF" w:rsidP="0040728C">
      <w:pPr>
        <w:shd w:val="clear" w:color="auto" w:fill="FFFFFF"/>
        <w:spacing w:before="202"/>
        <w:jc w:val="right"/>
      </w:pPr>
    </w:p>
    <w:p w:rsidR="00E578EF" w:rsidRPr="00DB1A40" w:rsidRDefault="00E578EF" w:rsidP="0040728C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E578EF" w:rsidRPr="00DB1A40" w:rsidRDefault="00E578EF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E578EF" w:rsidRPr="00DB1A40" w:rsidRDefault="00E578EF" w:rsidP="0040728C">
      <w:pPr>
        <w:pStyle w:val="NoSpacing"/>
        <w:jc w:val="both"/>
        <w:rPr>
          <w:i/>
        </w:rPr>
      </w:pPr>
      <w:r w:rsidRPr="00DB1A40">
        <w:rPr>
          <w:i/>
        </w:rPr>
        <w:t>(Ф.И.О.)</w:t>
      </w:r>
    </w:p>
    <w:p w:rsidR="00E578EF" w:rsidRPr="00DB1A40" w:rsidRDefault="00E578EF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 w:rsidP="001D60DD">
      <w:pPr>
        <w:jc w:val="right"/>
        <w:rPr>
          <w:b/>
        </w:rPr>
      </w:pPr>
      <w:r>
        <w:rPr>
          <w:b/>
        </w:rPr>
        <w:t>Приложение</w:t>
      </w:r>
    </w:p>
    <w:p w:rsidR="00E578EF" w:rsidRDefault="00E578EF" w:rsidP="001D60DD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E578EF" w:rsidRDefault="00E578EF" w:rsidP="001D60DD">
      <w:pPr>
        <w:jc w:val="center"/>
        <w:rPr>
          <w:b/>
        </w:rPr>
      </w:pPr>
      <w:r>
        <w:rPr>
          <w:b/>
        </w:rPr>
        <w:t>(макет)</w:t>
      </w:r>
    </w:p>
    <w:p w:rsidR="00E578EF" w:rsidRPr="00DF3192" w:rsidRDefault="00E578EF" w:rsidP="001D60DD">
      <w:pPr>
        <w:jc w:val="center"/>
        <w:rPr>
          <w:b/>
        </w:rPr>
      </w:pPr>
    </w:p>
    <w:p w:rsidR="00E578EF" w:rsidRPr="00DF3192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E578EF" w:rsidRPr="00DF3192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E578EF" w:rsidRPr="00DF3192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E578EF" w:rsidRPr="00DF3192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E578EF" w:rsidRDefault="00E578EF" w:rsidP="001D60D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E578EF" w:rsidRDefault="00E578EF" w:rsidP="001D60D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E578EF" w:rsidRPr="00DF3192" w:rsidRDefault="00E578EF" w:rsidP="001D60DD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E578EF" w:rsidRDefault="00E578EF" w:rsidP="001D60DD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E578EF" w:rsidRPr="001D60DD" w:rsidRDefault="00E578EF" w:rsidP="001D60DD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E578EF" w:rsidRPr="00DF3192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E578EF" w:rsidRPr="00DF3192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E578EF" w:rsidRPr="00DF3192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E578EF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E578EF" w:rsidRPr="00EA7116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  <w:r>
        <w:rPr>
          <w:i/>
          <w:lang w:eastAsia="ru-RU"/>
        </w:rPr>
        <w:t xml:space="preserve">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E578EF" w:rsidRDefault="00E578EF" w:rsidP="001D60DD">
      <w:pPr>
        <w:pStyle w:val="ListParagraph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E578EF" w:rsidRPr="00DF3192" w:rsidRDefault="00E578EF" w:rsidP="001D60DD">
      <w:pPr>
        <w:pStyle w:val="ListParagraph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578EF" w:rsidRPr="00DF3192" w:rsidRDefault="00E578EF" w:rsidP="001D60DD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E578EF" w:rsidRPr="00DF3192" w:rsidRDefault="00E578EF" w:rsidP="001D60DD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E578EF" w:rsidRPr="00DF3192" w:rsidRDefault="00E578EF" w:rsidP="001D60DD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E578EF" w:rsidRPr="00DF3192" w:rsidRDefault="00E578EF" w:rsidP="001D60DD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E578EF" w:rsidRPr="00DF3192" w:rsidRDefault="00E578EF" w:rsidP="001D60DD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E578EF" w:rsidRPr="00DF3192" w:rsidRDefault="00E578EF" w:rsidP="001D60DD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E578EF" w:rsidRPr="00DF3192" w:rsidRDefault="00E578EF" w:rsidP="001D60DD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578EF" w:rsidRPr="00DF3192" w:rsidRDefault="00E578EF" w:rsidP="001D60DD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E578EF" w:rsidRPr="00DF3192" w:rsidRDefault="00E578EF" w:rsidP="001D60DD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E578EF" w:rsidRPr="00DF3192" w:rsidRDefault="00E578EF" w:rsidP="001D60DD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E578EF" w:rsidRPr="00DF3192" w:rsidRDefault="00E578EF" w:rsidP="001D60DD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E578EF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578EF" w:rsidRPr="00DF3192" w:rsidRDefault="00E578EF" w:rsidP="001D60DD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E578EF" w:rsidRPr="00DF3192" w:rsidRDefault="00E578EF" w:rsidP="001D60DD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E578EF" w:rsidRPr="00DF3192" w:rsidRDefault="00E578EF" w:rsidP="001D60DD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E578EF" w:rsidRPr="00DF3192" w:rsidRDefault="00E578EF" w:rsidP="001D60DD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E578EF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578EF" w:rsidRPr="00DF3192" w:rsidRDefault="00E578EF" w:rsidP="001D60DD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E578EF" w:rsidRPr="00DF3192" w:rsidRDefault="00E578EF" w:rsidP="001D60DD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E578EF" w:rsidRPr="00DF3192" w:rsidRDefault="00E578EF" w:rsidP="001D60DD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E578EF" w:rsidRPr="00DF3192" w:rsidRDefault="00E578EF" w:rsidP="001D60DD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578EF" w:rsidRPr="00DF3192" w:rsidRDefault="00E578EF" w:rsidP="001D60DD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E578EF" w:rsidRPr="00DF3192" w:rsidRDefault="00E578EF" w:rsidP="001D60DD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E578EF" w:rsidRPr="00DF3192" w:rsidRDefault="00E578EF" w:rsidP="001D60DD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E578EF" w:rsidRDefault="00E578EF" w:rsidP="001D60DD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E578EF" w:rsidRPr="00DF3192" w:rsidRDefault="00E578EF" w:rsidP="001D60DD">
      <w:pPr>
        <w:pStyle w:val="ListParagraph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E578EF" w:rsidRPr="00DF3192" w:rsidRDefault="00E578EF" w:rsidP="001D60DD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2"/>
        <w:gridCol w:w="1737"/>
        <w:gridCol w:w="992"/>
        <w:gridCol w:w="993"/>
        <w:gridCol w:w="1716"/>
      </w:tblGrid>
      <w:tr w:rsidR="00E578EF" w:rsidRPr="005D59D9" w:rsidTr="00B4356D">
        <w:tc>
          <w:tcPr>
            <w:tcW w:w="3922" w:type="dxa"/>
            <w:vMerge w:val="restart"/>
          </w:tcPr>
          <w:p w:rsidR="00E578EF" w:rsidRPr="005D59D9" w:rsidRDefault="00E578EF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E578EF" w:rsidRPr="005D59D9" w:rsidRDefault="00E578EF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E578EF" w:rsidRPr="005D59D9" w:rsidRDefault="00E578EF" w:rsidP="00B4356D">
            <w:r w:rsidRPr="005D59D9">
              <w:t>Владение компетенциями /оценка за выполненное задание</w:t>
            </w:r>
          </w:p>
        </w:tc>
      </w:tr>
      <w:tr w:rsidR="00E578EF" w:rsidRPr="005D59D9" w:rsidTr="00B4356D">
        <w:tc>
          <w:tcPr>
            <w:tcW w:w="3922" w:type="dxa"/>
            <w:vMerge/>
          </w:tcPr>
          <w:p w:rsidR="00E578EF" w:rsidRPr="005D59D9" w:rsidRDefault="00E578EF" w:rsidP="00B4356D"/>
        </w:tc>
        <w:tc>
          <w:tcPr>
            <w:tcW w:w="1737" w:type="dxa"/>
            <w:vMerge/>
          </w:tcPr>
          <w:p w:rsidR="00E578EF" w:rsidRPr="005D59D9" w:rsidRDefault="00E578EF" w:rsidP="00B4356D"/>
        </w:tc>
        <w:tc>
          <w:tcPr>
            <w:tcW w:w="992" w:type="dxa"/>
          </w:tcPr>
          <w:p w:rsidR="00E578EF" w:rsidRPr="005D59D9" w:rsidRDefault="00E578EF" w:rsidP="00B4356D">
            <w:r w:rsidRPr="005D59D9">
              <w:t>Высокий уровень</w:t>
            </w:r>
          </w:p>
          <w:p w:rsidR="00E578EF" w:rsidRPr="005D59D9" w:rsidRDefault="00E578EF" w:rsidP="00B4356D">
            <w:r w:rsidRPr="005D59D9">
              <w:t>(оценка «5»)</w:t>
            </w:r>
          </w:p>
          <w:p w:rsidR="00E578EF" w:rsidRPr="005D59D9" w:rsidRDefault="00E578EF" w:rsidP="00B4356D"/>
        </w:tc>
        <w:tc>
          <w:tcPr>
            <w:tcW w:w="993" w:type="dxa"/>
          </w:tcPr>
          <w:p w:rsidR="00E578EF" w:rsidRPr="005D59D9" w:rsidRDefault="00E578EF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E578EF" w:rsidRPr="005D59D9" w:rsidRDefault="00E578EF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E578EF" w:rsidRPr="005D59D9" w:rsidTr="00B4356D">
        <w:tc>
          <w:tcPr>
            <w:tcW w:w="3922" w:type="dxa"/>
          </w:tcPr>
          <w:p w:rsidR="00E578EF" w:rsidRPr="005D59D9" w:rsidRDefault="00E578EF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578EF" w:rsidRPr="005D59D9" w:rsidRDefault="00E578EF" w:rsidP="00B4356D">
            <w:r w:rsidRPr="005D59D9">
              <w:t xml:space="preserve">УК-1 </w:t>
            </w:r>
          </w:p>
          <w:p w:rsidR="00E578EF" w:rsidRPr="005D59D9" w:rsidRDefault="00E578EF" w:rsidP="00B4356D">
            <w:r w:rsidRPr="005D59D9">
              <w:t>ОПК-4</w:t>
            </w:r>
          </w:p>
        </w:tc>
        <w:tc>
          <w:tcPr>
            <w:tcW w:w="992" w:type="dxa"/>
          </w:tcPr>
          <w:p w:rsidR="00E578EF" w:rsidRPr="005D59D9" w:rsidRDefault="00E578EF" w:rsidP="00B4356D">
            <w:r w:rsidRPr="005D59D9">
              <w:t>5</w:t>
            </w:r>
          </w:p>
        </w:tc>
        <w:tc>
          <w:tcPr>
            <w:tcW w:w="993" w:type="dxa"/>
          </w:tcPr>
          <w:p w:rsidR="00E578EF" w:rsidRPr="005D59D9" w:rsidRDefault="00E578EF" w:rsidP="00B4356D"/>
        </w:tc>
        <w:tc>
          <w:tcPr>
            <w:tcW w:w="1716" w:type="dxa"/>
          </w:tcPr>
          <w:p w:rsidR="00E578EF" w:rsidRPr="005D59D9" w:rsidRDefault="00E578EF" w:rsidP="00B4356D"/>
        </w:tc>
      </w:tr>
      <w:tr w:rsidR="00E578EF" w:rsidRPr="005D59D9" w:rsidTr="00B4356D">
        <w:tc>
          <w:tcPr>
            <w:tcW w:w="3922" w:type="dxa"/>
          </w:tcPr>
          <w:p w:rsidR="00E578EF" w:rsidRPr="005D59D9" w:rsidRDefault="00E578EF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578EF" w:rsidRPr="005D59D9" w:rsidRDefault="00E578EF" w:rsidP="00B4356D">
            <w:r w:rsidRPr="005D59D9">
              <w:t xml:space="preserve">УК-2, </w:t>
            </w:r>
          </w:p>
          <w:p w:rsidR="00E578EF" w:rsidRPr="005D59D9" w:rsidRDefault="00E578EF" w:rsidP="00B4356D">
            <w:r w:rsidRPr="005D59D9">
              <w:t>ПК-5</w:t>
            </w:r>
          </w:p>
        </w:tc>
        <w:tc>
          <w:tcPr>
            <w:tcW w:w="992" w:type="dxa"/>
          </w:tcPr>
          <w:p w:rsidR="00E578EF" w:rsidRPr="005D59D9" w:rsidRDefault="00E578EF" w:rsidP="00B4356D"/>
        </w:tc>
        <w:tc>
          <w:tcPr>
            <w:tcW w:w="993" w:type="dxa"/>
          </w:tcPr>
          <w:p w:rsidR="00E578EF" w:rsidRPr="005D59D9" w:rsidRDefault="00E578EF" w:rsidP="00B4356D">
            <w:r w:rsidRPr="005D59D9">
              <w:t>4</w:t>
            </w:r>
          </w:p>
        </w:tc>
        <w:tc>
          <w:tcPr>
            <w:tcW w:w="1716" w:type="dxa"/>
          </w:tcPr>
          <w:p w:rsidR="00E578EF" w:rsidRPr="005D59D9" w:rsidRDefault="00E578EF" w:rsidP="00B4356D"/>
        </w:tc>
      </w:tr>
      <w:tr w:rsidR="00E578EF" w:rsidRPr="005D59D9" w:rsidTr="00B4356D">
        <w:tc>
          <w:tcPr>
            <w:tcW w:w="3922" w:type="dxa"/>
          </w:tcPr>
          <w:p w:rsidR="00E578EF" w:rsidRPr="005D59D9" w:rsidRDefault="00E578EF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578EF" w:rsidRPr="005D59D9" w:rsidRDefault="00E578EF" w:rsidP="00B4356D">
            <w:r w:rsidRPr="005D59D9">
              <w:t>УК-3</w:t>
            </w:r>
          </w:p>
        </w:tc>
        <w:tc>
          <w:tcPr>
            <w:tcW w:w="992" w:type="dxa"/>
          </w:tcPr>
          <w:p w:rsidR="00E578EF" w:rsidRPr="005D59D9" w:rsidRDefault="00E578EF" w:rsidP="00B4356D"/>
        </w:tc>
        <w:tc>
          <w:tcPr>
            <w:tcW w:w="993" w:type="dxa"/>
          </w:tcPr>
          <w:p w:rsidR="00E578EF" w:rsidRPr="005D59D9" w:rsidRDefault="00E578EF" w:rsidP="00B4356D"/>
        </w:tc>
        <w:tc>
          <w:tcPr>
            <w:tcW w:w="1716" w:type="dxa"/>
          </w:tcPr>
          <w:p w:rsidR="00E578EF" w:rsidRPr="005D59D9" w:rsidRDefault="00E578EF" w:rsidP="00B4356D">
            <w:r w:rsidRPr="005D59D9">
              <w:t>3</w:t>
            </w:r>
          </w:p>
        </w:tc>
      </w:tr>
      <w:tr w:rsidR="00E578EF" w:rsidRPr="005D59D9" w:rsidTr="00B4356D">
        <w:tc>
          <w:tcPr>
            <w:tcW w:w="3922" w:type="dxa"/>
          </w:tcPr>
          <w:p w:rsidR="00E578EF" w:rsidRPr="005D59D9" w:rsidRDefault="00E578EF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578EF" w:rsidRPr="005D59D9" w:rsidRDefault="00E578EF" w:rsidP="00B4356D">
            <w:r w:rsidRPr="005D59D9">
              <w:t>ОПК-3</w:t>
            </w:r>
          </w:p>
        </w:tc>
        <w:tc>
          <w:tcPr>
            <w:tcW w:w="992" w:type="dxa"/>
          </w:tcPr>
          <w:p w:rsidR="00E578EF" w:rsidRPr="005D59D9" w:rsidRDefault="00E578EF" w:rsidP="00B4356D">
            <w:r w:rsidRPr="005D59D9">
              <w:t>5</w:t>
            </w:r>
          </w:p>
        </w:tc>
        <w:tc>
          <w:tcPr>
            <w:tcW w:w="993" w:type="dxa"/>
          </w:tcPr>
          <w:p w:rsidR="00E578EF" w:rsidRPr="005D59D9" w:rsidRDefault="00E578EF" w:rsidP="00B4356D"/>
        </w:tc>
        <w:tc>
          <w:tcPr>
            <w:tcW w:w="1716" w:type="dxa"/>
          </w:tcPr>
          <w:p w:rsidR="00E578EF" w:rsidRPr="005D59D9" w:rsidRDefault="00E578EF" w:rsidP="00B4356D"/>
        </w:tc>
      </w:tr>
      <w:tr w:rsidR="00E578EF" w:rsidRPr="005D59D9" w:rsidTr="00B4356D">
        <w:tc>
          <w:tcPr>
            <w:tcW w:w="3922" w:type="dxa"/>
          </w:tcPr>
          <w:p w:rsidR="00E578EF" w:rsidRPr="005D59D9" w:rsidRDefault="00E578EF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578EF" w:rsidRPr="005D59D9" w:rsidRDefault="00E578EF" w:rsidP="00B4356D">
            <w:r w:rsidRPr="005D59D9">
              <w:t>ПК-1</w:t>
            </w:r>
          </w:p>
        </w:tc>
        <w:tc>
          <w:tcPr>
            <w:tcW w:w="992" w:type="dxa"/>
          </w:tcPr>
          <w:p w:rsidR="00E578EF" w:rsidRPr="005D59D9" w:rsidRDefault="00E578EF" w:rsidP="00B4356D"/>
        </w:tc>
        <w:tc>
          <w:tcPr>
            <w:tcW w:w="993" w:type="dxa"/>
          </w:tcPr>
          <w:p w:rsidR="00E578EF" w:rsidRPr="005D59D9" w:rsidRDefault="00E578EF" w:rsidP="00B4356D">
            <w:r w:rsidRPr="005D59D9">
              <w:t>4</w:t>
            </w:r>
          </w:p>
        </w:tc>
        <w:tc>
          <w:tcPr>
            <w:tcW w:w="1716" w:type="dxa"/>
          </w:tcPr>
          <w:p w:rsidR="00E578EF" w:rsidRPr="005D59D9" w:rsidRDefault="00E578EF" w:rsidP="00B4356D"/>
        </w:tc>
      </w:tr>
      <w:tr w:rsidR="00E578EF" w:rsidRPr="005D59D9" w:rsidTr="00B4356D">
        <w:tc>
          <w:tcPr>
            <w:tcW w:w="3922" w:type="dxa"/>
          </w:tcPr>
          <w:p w:rsidR="00E578EF" w:rsidRPr="005D59D9" w:rsidRDefault="00E578EF" w:rsidP="00B4356D">
            <w:r w:rsidRPr="005D59D9">
              <w:t>…</w:t>
            </w:r>
          </w:p>
        </w:tc>
        <w:tc>
          <w:tcPr>
            <w:tcW w:w="1737" w:type="dxa"/>
          </w:tcPr>
          <w:p w:rsidR="00E578EF" w:rsidRPr="005D59D9" w:rsidRDefault="00E578EF" w:rsidP="00B4356D">
            <w:r w:rsidRPr="005D59D9">
              <w:t>…</w:t>
            </w:r>
          </w:p>
        </w:tc>
        <w:tc>
          <w:tcPr>
            <w:tcW w:w="992" w:type="dxa"/>
          </w:tcPr>
          <w:p w:rsidR="00E578EF" w:rsidRPr="005D59D9" w:rsidRDefault="00E578EF" w:rsidP="00B4356D">
            <w:r w:rsidRPr="005D59D9">
              <w:t>5</w:t>
            </w:r>
          </w:p>
        </w:tc>
        <w:tc>
          <w:tcPr>
            <w:tcW w:w="993" w:type="dxa"/>
          </w:tcPr>
          <w:p w:rsidR="00E578EF" w:rsidRPr="005D59D9" w:rsidRDefault="00E578EF" w:rsidP="00B4356D"/>
        </w:tc>
        <w:tc>
          <w:tcPr>
            <w:tcW w:w="1716" w:type="dxa"/>
          </w:tcPr>
          <w:p w:rsidR="00E578EF" w:rsidRPr="005D59D9" w:rsidRDefault="00E578EF" w:rsidP="00B4356D"/>
        </w:tc>
      </w:tr>
      <w:tr w:rsidR="00E578EF" w:rsidRPr="005D59D9" w:rsidTr="00B4356D">
        <w:tc>
          <w:tcPr>
            <w:tcW w:w="3922" w:type="dxa"/>
          </w:tcPr>
          <w:p w:rsidR="00E578EF" w:rsidRPr="005D59D9" w:rsidRDefault="00E578EF" w:rsidP="00B4356D"/>
        </w:tc>
        <w:tc>
          <w:tcPr>
            <w:tcW w:w="1737" w:type="dxa"/>
          </w:tcPr>
          <w:p w:rsidR="00E578EF" w:rsidRPr="005D59D9" w:rsidRDefault="00E578EF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E578EF" w:rsidRPr="005D59D9" w:rsidRDefault="00E578EF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E578EF" w:rsidRPr="005D59D9" w:rsidRDefault="00E578EF" w:rsidP="00B4356D"/>
          <w:p w:rsidR="00E578EF" w:rsidRPr="005D59D9" w:rsidRDefault="00E578EF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E578EF" w:rsidRDefault="00E578EF" w:rsidP="001D60D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E578EF" w:rsidRDefault="00E578EF" w:rsidP="001D60D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E578EF" w:rsidRDefault="00E578EF" w:rsidP="001D60D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E578EF" w:rsidRDefault="00E578EF" w:rsidP="001D60D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E578EF" w:rsidRDefault="00E578EF" w:rsidP="001D60D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E578EF" w:rsidRPr="003C101E" w:rsidRDefault="00E578EF" w:rsidP="001D60D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E578EF" w:rsidRPr="003C101E" w:rsidRDefault="00E578EF" w:rsidP="001D60DD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E578EF" w:rsidRPr="003C101E" w:rsidRDefault="00E578EF" w:rsidP="001D60D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E578EF" w:rsidRPr="003C101E" w:rsidRDefault="00E578EF" w:rsidP="001D60DD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E578EF" w:rsidRPr="003C101E" w:rsidRDefault="00E578EF" w:rsidP="001D60DD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E578EF" w:rsidRPr="003C101E" w:rsidRDefault="00E578EF" w:rsidP="001D60DD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E578EF" w:rsidRPr="00DB1A40" w:rsidRDefault="00E578EF">
      <w:pPr>
        <w:rPr>
          <w:sz w:val="28"/>
          <w:szCs w:val="28"/>
        </w:rPr>
      </w:pPr>
    </w:p>
    <w:sectPr w:rsidR="00E578EF" w:rsidRPr="00DB1A40" w:rsidSect="00481B64">
      <w:footerReference w:type="default" r:id="rId2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8EF" w:rsidRDefault="00E578EF" w:rsidP="003B45FF">
      <w:r>
        <w:separator/>
      </w:r>
    </w:p>
  </w:endnote>
  <w:endnote w:type="continuationSeparator" w:id="1">
    <w:p w:rsidR="00E578EF" w:rsidRDefault="00E578EF" w:rsidP="003B4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8EF" w:rsidRDefault="00E578EF">
    <w:pPr>
      <w:pStyle w:val="Footer"/>
      <w:jc w:val="center"/>
    </w:pPr>
    <w:fldSimple w:instr="PAGE   \* MERGEFORMAT">
      <w:r>
        <w:rPr>
          <w:noProof/>
        </w:rPr>
        <w:t>42</w:t>
      </w:r>
    </w:fldSimple>
  </w:p>
  <w:p w:rsidR="00E578EF" w:rsidRDefault="00E578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8EF" w:rsidRDefault="00E578EF" w:rsidP="003B45FF">
      <w:r>
        <w:separator/>
      </w:r>
    </w:p>
  </w:footnote>
  <w:footnote w:type="continuationSeparator" w:id="1">
    <w:p w:rsidR="00E578EF" w:rsidRDefault="00E578EF" w:rsidP="003B45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7290"/>
    <w:multiLevelType w:val="hybridMultilevel"/>
    <w:tmpl w:val="B5563F82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68D053C"/>
    <w:multiLevelType w:val="hybridMultilevel"/>
    <w:tmpl w:val="F81041D6"/>
    <w:lvl w:ilvl="0" w:tplc="DD3AB90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4954A2"/>
    <w:multiLevelType w:val="hybridMultilevel"/>
    <w:tmpl w:val="02A00E3E"/>
    <w:lvl w:ilvl="0" w:tplc="DD3AB90E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482B1A"/>
    <w:multiLevelType w:val="hybridMultilevel"/>
    <w:tmpl w:val="97A63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AA4082F"/>
    <w:multiLevelType w:val="hybridMultilevel"/>
    <w:tmpl w:val="D554B202"/>
    <w:lvl w:ilvl="0" w:tplc="BBF08CB8">
      <w:start w:val="1"/>
      <w:numFmt w:val="decimal"/>
      <w:lvlText w:val="%1."/>
      <w:lvlJc w:val="left"/>
      <w:pPr>
        <w:ind w:left="148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12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CB55531"/>
    <w:multiLevelType w:val="hybridMultilevel"/>
    <w:tmpl w:val="26DC479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21220"/>
    <w:multiLevelType w:val="hybridMultilevel"/>
    <w:tmpl w:val="26224EF4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35BB0CE2"/>
    <w:multiLevelType w:val="hybridMultilevel"/>
    <w:tmpl w:val="E6D40574"/>
    <w:lvl w:ilvl="0" w:tplc="68945DC6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02A4DA9"/>
    <w:multiLevelType w:val="hybridMultilevel"/>
    <w:tmpl w:val="29062DA4"/>
    <w:lvl w:ilvl="0" w:tplc="04190009">
      <w:start w:val="1"/>
      <w:numFmt w:val="bullet"/>
      <w:lvlText w:val="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F27B7C"/>
    <w:multiLevelType w:val="multilevel"/>
    <w:tmpl w:val="09DC89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>
    <w:nsid w:val="4B84445A"/>
    <w:multiLevelType w:val="hybridMultilevel"/>
    <w:tmpl w:val="DC5A119C"/>
    <w:lvl w:ilvl="0" w:tplc="0860A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3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4" w:tplc="041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E4025F0"/>
    <w:multiLevelType w:val="hybridMultilevel"/>
    <w:tmpl w:val="475E52D4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5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9E087E"/>
    <w:multiLevelType w:val="hybridMultilevel"/>
    <w:tmpl w:val="D624BD8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4D118C"/>
    <w:multiLevelType w:val="hybridMultilevel"/>
    <w:tmpl w:val="46FEF3D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8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D0C67F4"/>
    <w:multiLevelType w:val="hybridMultilevel"/>
    <w:tmpl w:val="80188480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545F10"/>
    <w:multiLevelType w:val="hybridMultilevel"/>
    <w:tmpl w:val="333292CE"/>
    <w:lvl w:ilvl="0" w:tplc="5BC2BE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00E34CF"/>
    <w:multiLevelType w:val="hybridMultilevel"/>
    <w:tmpl w:val="35BCB63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391398"/>
    <w:multiLevelType w:val="hybridMultilevel"/>
    <w:tmpl w:val="9EAEE422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5">
    <w:nsid w:val="6D9C5850"/>
    <w:multiLevelType w:val="hybridMultilevel"/>
    <w:tmpl w:val="4894CE8E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0F312F"/>
    <w:multiLevelType w:val="hybridMultilevel"/>
    <w:tmpl w:val="5EE036E0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54053C"/>
    <w:multiLevelType w:val="hybridMultilevel"/>
    <w:tmpl w:val="E5AC9D4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17"/>
  </w:num>
  <w:num w:numId="5">
    <w:abstractNumId w:val="23"/>
  </w:num>
  <w:num w:numId="6">
    <w:abstractNumId w:val="9"/>
  </w:num>
  <w:num w:numId="7">
    <w:abstractNumId w:val="28"/>
  </w:num>
  <w:num w:numId="8">
    <w:abstractNumId w:val="6"/>
  </w:num>
  <w:num w:numId="9">
    <w:abstractNumId w:val="40"/>
  </w:num>
  <w:num w:numId="10">
    <w:abstractNumId w:val="10"/>
  </w:num>
  <w:num w:numId="11">
    <w:abstractNumId w:val="7"/>
  </w:num>
  <w:num w:numId="12">
    <w:abstractNumId w:val="36"/>
  </w:num>
  <w:num w:numId="13">
    <w:abstractNumId w:val="12"/>
  </w:num>
  <w:num w:numId="14">
    <w:abstractNumId w:val="32"/>
  </w:num>
  <w:num w:numId="15">
    <w:abstractNumId w:val="13"/>
  </w:num>
  <w:num w:numId="16">
    <w:abstractNumId w:val="29"/>
  </w:num>
  <w:num w:numId="17">
    <w:abstractNumId w:val="26"/>
  </w:num>
  <w:num w:numId="18">
    <w:abstractNumId w:val="30"/>
  </w:num>
  <w:num w:numId="19">
    <w:abstractNumId w:val="11"/>
  </w:num>
  <w:num w:numId="20">
    <w:abstractNumId w:val="38"/>
  </w:num>
  <w:num w:numId="21">
    <w:abstractNumId w:val="27"/>
  </w:num>
  <w:num w:numId="22">
    <w:abstractNumId w:val="14"/>
  </w:num>
  <w:num w:numId="23">
    <w:abstractNumId w:val="22"/>
  </w:num>
  <w:num w:numId="24">
    <w:abstractNumId w:val="18"/>
  </w:num>
  <w:num w:numId="25">
    <w:abstractNumId w:val="0"/>
  </w:num>
  <w:num w:numId="26">
    <w:abstractNumId w:val="35"/>
  </w:num>
  <w:num w:numId="27">
    <w:abstractNumId w:val="39"/>
  </w:num>
  <w:num w:numId="28">
    <w:abstractNumId w:val="24"/>
  </w:num>
  <w:num w:numId="29">
    <w:abstractNumId w:val="33"/>
  </w:num>
  <w:num w:numId="3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8"/>
  </w:num>
  <w:num w:numId="36">
    <w:abstractNumId w:val="21"/>
  </w:num>
  <w:num w:numId="37">
    <w:abstractNumId w:val="1"/>
  </w:num>
  <w:num w:numId="38">
    <w:abstractNumId w:val="5"/>
  </w:num>
  <w:num w:numId="39">
    <w:abstractNumId w:val="37"/>
  </w:num>
  <w:num w:numId="40">
    <w:abstractNumId w:val="19"/>
  </w:num>
  <w:num w:numId="41">
    <w:abstractNumId w:val="20"/>
  </w:num>
  <w:num w:numId="42">
    <w:abstractNumId w:val="2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1DCB"/>
    <w:rsid w:val="00000858"/>
    <w:rsid w:val="00010347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B6BED"/>
    <w:rsid w:val="000C0519"/>
    <w:rsid w:val="000C36F7"/>
    <w:rsid w:val="000C4529"/>
    <w:rsid w:val="000D2447"/>
    <w:rsid w:val="000D4148"/>
    <w:rsid w:val="000E0F2D"/>
    <w:rsid w:val="000E7334"/>
    <w:rsid w:val="000F3EA4"/>
    <w:rsid w:val="000F6DB4"/>
    <w:rsid w:val="00101C25"/>
    <w:rsid w:val="0010385E"/>
    <w:rsid w:val="0010585E"/>
    <w:rsid w:val="00106E5F"/>
    <w:rsid w:val="00110480"/>
    <w:rsid w:val="00111AF7"/>
    <w:rsid w:val="00113072"/>
    <w:rsid w:val="00114C62"/>
    <w:rsid w:val="00117B82"/>
    <w:rsid w:val="0012370C"/>
    <w:rsid w:val="001248AD"/>
    <w:rsid w:val="00130B6B"/>
    <w:rsid w:val="001316B9"/>
    <w:rsid w:val="00132945"/>
    <w:rsid w:val="0013398A"/>
    <w:rsid w:val="0013655C"/>
    <w:rsid w:val="001371BF"/>
    <w:rsid w:val="001403D9"/>
    <w:rsid w:val="00150B67"/>
    <w:rsid w:val="001524EE"/>
    <w:rsid w:val="00161824"/>
    <w:rsid w:val="00162211"/>
    <w:rsid w:val="001643A6"/>
    <w:rsid w:val="001654C2"/>
    <w:rsid w:val="00170C9C"/>
    <w:rsid w:val="00170D35"/>
    <w:rsid w:val="001710D3"/>
    <w:rsid w:val="00183C9B"/>
    <w:rsid w:val="001851CD"/>
    <w:rsid w:val="0018699B"/>
    <w:rsid w:val="00190B1F"/>
    <w:rsid w:val="001A14BA"/>
    <w:rsid w:val="001A6C38"/>
    <w:rsid w:val="001C3500"/>
    <w:rsid w:val="001D60DD"/>
    <w:rsid w:val="001D7847"/>
    <w:rsid w:val="001E1180"/>
    <w:rsid w:val="001E7DB6"/>
    <w:rsid w:val="00211AF2"/>
    <w:rsid w:val="00213DCD"/>
    <w:rsid w:val="00214321"/>
    <w:rsid w:val="00216894"/>
    <w:rsid w:val="00224725"/>
    <w:rsid w:val="0022682C"/>
    <w:rsid w:val="0022781E"/>
    <w:rsid w:val="00233191"/>
    <w:rsid w:val="0023337E"/>
    <w:rsid w:val="00234C8C"/>
    <w:rsid w:val="00236A13"/>
    <w:rsid w:val="002436D8"/>
    <w:rsid w:val="0025071A"/>
    <w:rsid w:val="00255AE1"/>
    <w:rsid w:val="00257A7F"/>
    <w:rsid w:val="00260BB2"/>
    <w:rsid w:val="00263C5A"/>
    <w:rsid w:val="0027554F"/>
    <w:rsid w:val="0028114D"/>
    <w:rsid w:val="002824CC"/>
    <w:rsid w:val="00285BD3"/>
    <w:rsid w:val="002938F8"/>
    <w:rsid w:val="0029487E"/>
    <w:rsid w:val="00295764"/>
    <w:rsid w:val="00296BAB"/>
    <w:rsid w:val="0029757C"/>
    <w:rsid w:val="00297987"/>
    <w:rsid w:val="002A3082"/>
    <w:rsid w:val="002A31CE"/>
    <w:rsid w:val="002A497A"/>
    <w:rsid w:val="002A60B1"/>
    <w:rsid w:val="002C3400"/>
    <w:rsid w:val="002C38F2"/>
    <w:rsid w:val="002C39D2"/>
    <w:rsid w:val="002C612B"/>
    <w:rsid w:val="002C7C44"/>
    <w:rsid w:val="002D0AB3"/>
    <w:rsid w:val="002D1126"/>
    <w:rsid w:val="002D150A"/>
    <w:rsid w:val="002D1B1C"/>
    <w:rsid w:val="002D44AC"/>
    <w:rsid w:val="002D672D"/>
    <w:rsid w:val="002E3692"/>
    <w:rsid w:val="002F0C38"/>
    <w:rsid w:val="002F144A"/>
    <w:rsid w:val="002F2480"/>
    <w:rsid w:val="002F320F"/>
    <w:rsid w:val="002F73EA"/>
    <w:rsid w:val="00300298"/>
    <w:rsid w:val="00300BCC"/>
    <w:rsid w:val="003235D5"/>
    <w:rsid w:val="0032663C"/>
    <w:rsid w:val="003267A5"/>
    <w:rsid w:val="00330C4C"/>
    <w:rsid w:val="003322AA"/>
    <w:rsid w:val="00335AFD"/>
    <w:rsid w:val="00342400"/>
    <w:rsid w:val="00347A9C"/>
    <w:rsid w:val="00350F36"/>
    <w:rsid w:val="0035330C"/>
    <w:rsid w:val="00357E51"/>
    <w:rsid w:val="003615D7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3AB7"/>
    <w:rsid w:val="003B3DBB"/>
    <w:rsid w:val="003B45FF"/>
    <w:rsid w:val="003C08B0"/>
    <w:rsid w:val="003C101E"/>
    <w:rsid w:val="003C39B3"/>
    <w:rsid w:val="003C41D8"/>
    <w:rsid w:val="003D0921"/>
    <w:rsid w:val="003D2062"/>
    <w:rsid w:val="003D4865"/>
    <w:rsid w:val="003D5CBD"/>
    <w:rsid w:val="003E1988"/>
    <w:rsid w:val="003E5D50"/>
    <w:rsid w:val="003F4E8C"/>
    <w:rsid w:val="003F72B3"/>
    <w:rsid w:val="0040728C"/>
    <w:rsid w:val="00407C35"/>
    <w:rsid w:val="004104CB"/>
    <w:rsid w:val="00412D2C"/>
    <w:rsid w:val="00416CFD"/>
    <w:rsid w:val="00417027"/>
    <w:rsid w:val="00420174"/>
    <w:rsid w:val="00421FE7"/>
    <w:rsid w:val="00422F7F"/>
    <w:rsid w:val="00430445"/>
    <w:rsid w:val="004305E2"/>
    <w:rsid w:val="00441788"/>
    <w:rsid w:val="00442DB2"/>
    <w:rsid w:val="0045143F"/>
    <w:rsid w:val="00455575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660F"/>
    <w:rsid w:val="00490205"/>
    <w:rsid w:val="0049032A"/>
    <w:rsid w:val="00497041"/>
    <w:rsid w:val="004A6209"/>
    <w:rsid w:val="004B251D"/>
    <w:rsid w:val="004B7ADB"/>
    <w:rsid w:val="004D56B6"/>
    <w:rsid w:val="004D73F4"/>
    <w:rsid w:val="004E0056"/>
    <w:rsid w:val="004E1796"/>
    <w:rsid w:val="005008E5"/>
    <w:rsid w:val="0050211B"/>
    <w:rsid w:val="00505D41"/>
    <w:rsid w:val="00505D7A"/>
    <w:rsid w:val="005064E3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2859"/>
    <w:rsid w:val="00577339"/>
    <w:rsid w:val="00581190"/>
    <w:rsid w:val="00582166"/>
    <w:rsid w:val="0058665F"/>
    <w:rsid w:val="005870E0"/>
    <w:rsid w:val="0059356D"/>
    <w:rsid w:val="005A2BC1"/>
    <w:rsid w:val="005A4CEC"/>
    <w:rsid w:val="005A58F6"/>
    <w:rsid w:val="005C116B"/>
    <w:rsid w:val="005C3A1C"/>
    <w:rsid w:val="005C41BF"/>
    <w:rsid w:val="005C6CC7"/>
    <w:rsid w:val="005C6D88"/>
    <w:rsid w:val="005D21F8"/>
    <w:rsid w:val="005D4BA4"/>
    <w:rsid w:val="005D59D9"/>
    <w:rsid w:val="005E0395"/>
    <w:rsid w:val="005E0B5F"/>
    <w:rsid w:val="005F0DBF"/>
    <w:rsid w:val="005F33F2"/>
    <w:rsid w:val="005F730F"/>
    <w:rsid w:val="00601843"/>
    <w:rsid w:val="006048B0"/>
    <w:rsid w:val="00606B6A"/>
    <w:rsid w:val="006075C8"/>
    <w:rsid w:val="006112A4"/>
    <w:rsid w:val="00612BDB"/>
    <w:rsid w:val="00612FB6"/>
    <w:rsid w:val="00617BF9"/>
    <w:rsid w:val="00624A66"/>
    <w:rsid w:val="00625434"/>
    <w:rsid w:val="00637195"/>
    <w:rsid w:val="00643E8F"/>
    <w:rsid w:val="00646C82"/>
    <w:rsid w:val="00647093"/>
    <w:rsid w:val="00650023"/>
    <w:rsid w:val="006536A1"/>
    <w:rsid w:val="00660D4A"/>
    <w:rsid w:val="00662490"/>
    <w:rsid w:val="0066306D"/>
    <w:rsid w:val="00675878"/>
    <w:rsid w:val="0068033F"/>
    <w:rsid w:val="0068271F"/>
    <w:rsid w:val="00684B3D"/>
    <w:rsid w:val="00690126"/>
    <w:rsid w:val="00693771"/>
    <w:rsid w:val="00696F8D"/>
    <w:rsid w:val="006A5E23"/>
    <w:rsid w:val="006B0F6D"/>
    <w:rsid w:val="006B45D7"/>
    <w:rsid w:val="006C1858"/>
    <w:rsid w:val="006C34DB"/>
    <w:rsid w:val="006C3632"/>
    <w:rsid w:val="006C7502"/>
    <w:rsid w:val="006D1B56"/>
    <w:rsid w:val="006D2648"/>
    <w:rsid w:val="006D3E02"/>
    <w:rsid w:val="006D4BF3"/>
    <w:rsid w:val="006D5FA8"/>
    <w:rsid w:val="006E1F20"/>
    <w:rsid w:val="006E2217"/>
    <w:rsid w:val="006E3A26"/>
    <w:rsid w:val="006F0C3A"/>
    <w:rsid w:val="006F545A"/>
    <w:rsid w:val="00702220"/>
    <w:rsid w:val="00702357"/>
    <w:rsid w:val="0070446A"/>
    <w:rsid w:val="00705411"/>
    <w:rsid w:val="007066A2"/>
    <w:rsid w:val="00707FCB"/>
    <w:rsid w:val="00710BEC"/>
    <w:rsid w:val="00711AB5"/>
    <w:rsid w:val="00720EE8"/>
    <w:rsid w:val="00723FD5"/>
    <w:rsid w:val="00724D3C"/>
    <w:rsid w:val="007252F9"/>
    <w:rsid w:val="0072661D"/>
    <w:rsid w:val="00731060"/>
    <w:rsid w:val="00731E76"/>
    <w:rsid w:val="00737D43"/>
    <w:rsid w:val="007426F3"/>
    <w:rsid w:val="00745527"/>
    <w:rsid w:val="00745A81"/>
    <w:rsid w:val="00746324"/>
    <w:rsid w:val="0075012C"/>
    <w:rsid w:val="00750A48"/>
    <w:rsid w:val="00751CB9"/>
    <w:rsid w:val="00752634"/>
    <w:rsid w:val="00754C3E"/>
    <w:rsid w:val="00757D74"/>
    <w:rsid w:val="007606B3"/>
    <w:rsid w:val="00773DBC"/>
    <w:rsid w:val="0078060B"/>
    <w:rsid w:val="007845E2"/>
    <w:rsid w:val="007910C6"/>
    <w:rsid w:val="00791DBB"/>
    <w:rsid w:val="00793E14"/>
    <w:rsid w:val="0079452B"/>
    <w:rsid w:val="00797BB2"/>
    <w:rsid w:val="007A69E4"/>
    <w:rsid w:val="007B68D5"/>
    <w:rsid w:val="007B7631"/>
    <w:rsid w:val="007C07D7"/>
    <w:rsid w:val="007C1508"/>
    <w:rsid w:val="007D0DE7"/>
    <w:rsid w:val="007D65C3"/>
    <w:rsid w:val="007D6E55"/>
    <w:rsid w:val="007E248A"/>
    <w:rsid w:val="007E66CA"/>
    <w:rsid w:val="007F0278"/>
    <w:rsid w:val="007F7580"/>
    <w:rsid w:val="008032B7"/>
    <w:rsid w:val="0080346C"/>
    <w:rsid w:val="008062BA"/>
    <w:rsid w:val="00811B09"/>
    <w:rsid w:val="00817056"/>
    <w:rsid w:val="008208E1"/>
    <w:rsid w:val="00823E74"/>
    <w:rsid w:val="008273F1"/>
    <w:rsid w:val="00830628"/>
    <w:rsid w:val="0085422B"/>
    <w:rsid w:val="00871EAD"/>
    <w:rsid w:val="00877129"/>
    <w:rsid w:val="0087750E"/>
    <w:rsid w:val="00885845"/>
    <w:rsid w:val="0088722D"/>
    <w:rsid w:val="008908A0"/>
    <w:rsid w:val="00891131"/>
    <w:rsid w:val="00893EC4"/>
    <w:rsid w:val="00897C9C"/>
    <w:rsid w:val="008A32CC"/>
    <w:rsid w:val="008A624B"/>
    <w:rsid w:val="008A7447"/>
    <w:rsid w:val="008B28D8"/>
    <w:rsid w:val="008C3631"/>
    <w:rsid w:val="008D7804"/>
    <w:rsid w:val="008D79FD"/>
    <w:rsid w:val="008E0886"/>
    <w:rsid w:val="008E21FD"/>
    <w:rsid w:val="008E4472"/>
    <w:rsid w:val="008E4D4C"/>
    <w:rsid w:val="008E57B3"/>
    <w:rsid w:val="008E7899"/>
    <w:rsid w:val="008F5A75"/>
    <w:rsid w:val="00902944"/>
    <w:rsid w:val="00906915"/>
    <w:rsid w:val="00922F47"/>
    <w:rsid w:val="00923A13"/>
    <w:rsid w:val="0092460C"/>
    <w:rsid w:val="00927AEE"/>
    <w:rsid w:val="009308DC"/>
    <w:rsid w:val="009314D2"/>
    <w:rsid w:val="00931C64"/>
    <w:rsid w:val="009330B4"/>
    <w:rsid w:val="00941333"/>
    <w:rsid w:val="00943869"/>
    <w:rsid w:val="0094410E"/>
    <w:rsid w:val="00950B7F"/>
    <w:rsid w:val="0095375A"/>
    <w:rsid w:val="00953D5C"/>
    <w:rsid w:val="00960398"/>
    <w:rsid w:val="00963615"/>
    <w:rsid w:val="00967133"/>
    <w:rsid w:val="009740CF"/>
    <w:rsid w:val="00974A1F"/>
    <w:rsid w:val="00980B23"/>
    <w:rsid w:val="0098139D"/>
    <w:rsid w:val="00983D8A"/>
    <w:rsid w:val="00987AEE"/>
    <w:rsid w:val="00995F98"/>
    <w:rsid w:val="009A005E"/>
    <w:rsid w:val="009A6D41"/>
    <w:rsid w:val="009B097A"/>
    <w:rsid w:val="009B3B98"/>
    <w:rsid w:val="009C6636"/>
    <w:rsid w:val="009D06F7"/>
    <w:rsid w:val="009D0B01"/>
    <w:rsid w:val="009E3FB5"/>
    <w:rsid w:val="009E4932"/>
    <w:rsid w:val="009E50CF"/>
    <w:rsid w:val="009F7FE5"/>
    <w:rsid w:val="00A003E1"/>
    <w:rsid w:val="00A07C43"/>
    <w:rsid w:val="00A07FA2"/>
    <w:rsid w:val="00A10CC1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46BE8"/>
    <w:rsid w:val="00A47FC9"/>
    <w:rsid w:val="00A53C83"/>
    <w:rsid w:val="00A61908"/>
    <w:rsid w:val="00A61AAB"/>
    <w:rsid w:val="00A671DC"/>
    <w:rsid w:val="00A7728D"/>
    <w:rsid w:val="00A81D51"/>
    <w:rsid w:val="00A90889"/>
    <w:rsid w:val="00A94241"/>
    <w:rsid w:val="00AA100D"/>
    <w:rsid w:val="00AA2245"/>
    <w:rsid w:val="00AA4BD1"/>
    <w:rsid w:val="00AB1168"/>
    <w:rsid w:val="00AB3D0C"/>
    <w:rsid w:val="00AB7F61"/>
    <w:rsid w:val="00AD31D3"/>
    <w:rsid w:val="00AD505C"/>
    <w:rsid w:val="00AE02B0"/>
    <w:rsid w:val="00AE63C6"/>
    <w:rsid w:val="00AE7FB9"/>
    <w:rsid w:val="00AF6593"/>
    <w:rsid w:val="00B0109D"/>
    <w:rsid w:val="00B03911"/>
    <w:rsid w:val="00B0397B"/>
    <w:rsid w:val="00B04328"/>
    <w:rsid w:val="00B05483"/>
    <w:rsid w:val="00B05FD4"/>
    <w:rsid w:val="00B06B29"/>
    <w:rsid w:val="00B07860"/>
    <w:rsid w:val="00B17443"/>
    <w:rsid w:val="00B17965"/>
    <w:rsid w:val="00B21208"/>
    <w:rsid w:val="00B21586"/>
    <w:rsid w:val="00B26AA9"/>
    <w:rsid w:val="00B27424"/>
    <w:rsid w:val="00B27641"/>
    <w:rsid w:val="00B30DA0"/>
    <w:rsid w:val="00B3296F"/>
    <w:rsid w:val="00B32C4C"/>
    <w:rsid w:val="00B32CE7"/>
    <w:rsid w:val="00B32F31"/>
    <w:rsid w:val="00B34235"/>
    <w:rsid w:val="00B349CA"/>
    <w:rsid w:val="00B4356D"/>
    <w:rsid w:val="00B439FC"/>
    <w:rsid w:val="00B450E1"/>
    <w:rsid w:val="00B46FA8"/>
    <w:rsid w:val="00B508E6"/>
    <w:rsid w:val="00B52063"/>
    <w:rsid w:val="00B56F57"/>
    <w:rsid w:val="00B609F9"/>
    <w:rsid w:val="00B642E0"/>
    <w:rsid w:val="00B65466"/>
    <w:rsid w:val="00B74288"/>
    <w:rsid w:val="00B7750D"/>
    <w:rsid w:val="00B820CC"/>
    <w:rsid w:val="00B87F83"/>
    <w:rsid w:val="00B933E3"/>
    <w:rsid w:val="00B93986"/>
    <w:rsid w:val="00B96516"/>
    <w:rsid w:val="00B96E20"/>
    <w:rsid w:val="00B97F1F"/>
    <w:rsid w:val="00BB1B65"/>
    <w:rsid w:val="00BB6D3B"/>
    <w:rsid w:val="00BB7D1A"/>
    <w:rsid w:val="00BC11B4"/>
    <w:rsid w:val="00BC3CB4"/>
    <w:rsid w:val="00BC438C"/>
    <w:rsid w:val="00BC538C"/>
    <w:rsid w:val="00BC6355"/>
    <w:rsid w:val="00BC65E6"/>
    <w:rsid w:val="00BD1FE1"/>
    <w:rsid w:val="00BD4BF5"/>
    <w:rsid w:val="00BD4DCC"/>
    <w:rsid w:val="00BD6038"/>
    <w:rsid w:val="00BD65A1"/>
    <w:rsid w:val="00BD6CA6"/>
    <w:rsid w:val="00BF21C4"/>
    <w:rsid w:val="00BF348C"/>
    <w:rsid w:val="00BF5C7D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1A6"/>
    <w:rsid w:val="00C15832"/>
    <w:rsid w:val="00C15A89"/>
    <w:rsid w:val="00C16367"/>
    <w:rsid w:val="00C22A67"/>
    <w:rsid w:val="00C24692"/>
    <w:rsid w:val="00C4527F"/>
    <w:rsid w:val="00C4685B"/>
    <w:rsid w:val="00C478FA"/>
    <w:rsid w:val="00C51041"/>
    <w:rsid w:val="00C52DC8"/>
    <w:rsid w:val="00C65057"/>
    <w:rsid w:val="00C657E0"/>
    <w:rsid w:val="00C706E1"/>
    <w:rsid w:val="00C745FE"/>
    <w:rsid w:val="00C77B34"/>
    <w:rsid w:val="00C964BB"/>
    <w:rsid w:val="00CB090A"/>
    <w:rsid w:val="00CB49F5"/>
    <w:rsid w:val="00CC1FE0"/>
    <w:rsid w:val="00CC204F"/>
    <w:rsid w:val="00CC54A4"/>
    <w:rsid w:val="00CC5910"/>
    <w:rsid w:val="00CC6347"/>
    <w:rsid w:val="00CD2C60"/>
    <w:rsid w:val="00CD5653"/>
    <w:rsid w:val="00CD6415"/>
    <w:rsid w:val="00CE008C"/>
    <w:rsid w:val="00CE01CF"/>
    <w:rsid w:val="00CE14EB"/>
    <w:rsid w:val="00CE2DE6"/>
    <w:rsid w:val="00CE3AED"/>
    <w:rsid w:val="00CE4C66"/>
    <w:rsid w:val="00CE51D4"/>
    <w:rsid w:val="00CE6C83"/>
    <w:rsid w:val="00CE7808"/>
    <w:rsid w:val="00CF1170"/>
    <w:rsid w:val="00CF1AB6"/>
    <w:rsid w:val="00CF241D"/>
    <w:rsid w:val="00CF2946"/>
    <w:rsid w:val="00CF36B3"/>
    <w:rsid w:val="00D03B1D"/>
    <w:rsid w:val="00D0764C"/>
    <w:rsid w:val="00D07F78"/>
    <w:rsid w:val="00D13601"/>
    <w:rsid w:val="00D1375C"/>
    <w:rsid w:val="00D161A7"/>
    <w:rsid w:val="00D16B03"/>
    <w:rsid w:val="00D21DCB"/>
    <w:rsid w:val="00D223C7"/>
    <w:rsid w:val="00D224E5"/>
    <w:rsid w:val="00D2400A"/>
    <w:rsid w:val="00D2432F"/>
    <w:rsid w:val="00D24A64"/>
    <w:rsid w:val="00D252ED"/>
    <w:rsid w:val="00D30E42"/>
    <w:rsid w:val="00D32A14"/>
    <w:rsid w:val="00D335EC"/>
    <w:rsid w:val="00D35DDA"/>
    <w:rsid w:val="00D3703E"/>
    <w:rsid w:val="00D40ACA"/>
    <w:rsid w:val="00D42152"/>
    <w:rsid w:val="00D45DA1"/>
    <w:rsid w:val="00D46DF7"/>
    <w:rsid w:val="00D54668"/>
    <w:rsid w:val="00D61A77"/>
    <w:rsid w:val="00D62348"/>
    <w:rsid w:val="00D62A66"/>
    <w:rsid w:val="00D64601"/>
    <w:rsid w:val="00D76D9D"/>
    <w:rsid w:val="00D8240C"/>
    <w:rsid w:val="00D86476"/>
    <w:rsid w:val="00D86882"/>
    <w:rsid w:val="00D918FF"/>
    <w:rsid w:val="00D94966"/>
    <w:rsid w:val="00DA3575"/>
    <w:rsid w:val="00DB0D95"/>
    <w:rsid w:val="00DB1A40"/>
    <w:rsid w:val="00DB49A1"/>
    <w:rsid w:val="00DC093A"/>
    <w:rsid w:val="00DC0A75"/>
    <w:rsid w:val="00DC6C86"/>
    <w:rsid w:val="00DC7AF3"/>
    <w:rsid w:val="00DD04D7"/>
    <w:rsid w:val="00DD131E"/>
    <w:rsid w:val="00DD2DAB"/>
    <w:rsid w:val="00DD462E"/>
    <w:rsid w:val="00DD7437"/>
    <w:rsid w:val="00DE75AE"/>
    <w:rsid w:val="00DF3192"/>
    <w:rsid w:val="00DF3956"/>
    <w:rsid w:val="00DF5A85"/>
    <w:rsid w:val="00DF6D2A"/>
    <w:rsid w:val="00E01862"/>
    <w:rsid w:val="00E01A84"/>
    <w:rsid w:val="00E05E1D"/>
    <w:rsid w:val="00E06C84"/>
    <w:rsid w:val="00E17449"/>
    <w:rsid w:val="00E229ED"/>
    <w:rsid w:val="00E22C60"/>
    <w:rsid w:val="00E271D2"/>
    <w:rsid w:val="00E31043"/>
    <w:rsid w:val="00E36807"/>
    <w:rsid w:val="00E376AC"/>
    <w:rsid w:val="00E413E9"/>
    <w:rsid w:val="00E433B3"/>
    <w:rsid w:val="00E439C6"/>
    <w:rsid w:val="00E52283"/>
    <w:rsid w:val="00E5411F"/>
    <w:rsid w:val="00E5541F"/>
    <w:rsid w:val="00E578EF"/>
    <w:rsid w:val="00E66CAF"/>
    <w:rsid w:val="00E67CAF"/>
    <w:rsid w:val="00E7091E"/>
    <w:rsid w:val="00E72E40"/>
    <w:rsid w:val="00E74D47"/>
    <w:rsid w:val="00E750E1"/>
    <w:rsid w:val="00E8187C"/>
    <w:rsid w:val="00E8551D"/>
    <w:rsid w:val="00E9456A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E7B56"/>
    <w:rsid w:val="00EF175F"/>
    <w:rsid w:val="00EF3048"/>
    <w:rsid w:val="00EF3DEA"/>
    <w:rsid w:val="00EF5245"/>
    <w:rsid w:val="00EF67C9"/>
    <w:rsid w:val="00EF7046"/>
    <w:rsid w:val="00F00D40"/>
    <w:rsid w:val="00F01BFB"/>
    <w:rsid w:val="00F07E29"/>
    <w:rsid w:val="00F1122D"/>
    <w:rsid w:val="00F12BAB"/>
    <w:rsid w:val="00F1410D"/>
    <w:rsid w:val="00F16403"/>
    <w:rsid w:val="00F17043"/>
    <w:rsid w:val="00F20871"/>
    <w:rsid w:val="00F21AB8"/>
    <w:rsid w:val="00F26CB0"/>
    <w:rsid w:val="00F314A1"/>
    <w:rsid w:val="00F3166A"/>
    <w:rsid w:val="00F34A40"/>
    <w:rsid w:val="00F43E0D"/>
    <w:rsid w:val="00F46E78"/>
    <w:rsid w:val="00F50174"/>
    <w:rsid w:val="00F50A50"/>
    <w:rsid w:val="00F51926"/>
    <w:rsid w:val="00F53040"/>
    <w:rsid w:val="00F570DD"/>
    <w:rsid w:val="00F60ED5"/>
    <w:rsid w:val="00F62895"/>
    <w:rsid w:val="00F64EC6"/>
    <w:rsid w:val="00F711B2"/>
    <w:rsid w:val="00F719CE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3B43"/>
    <w:rsid w:val="00FC6498"/>
    <w:rsid w:val="00FD2BAC"/>
    <w:rsid w:val="00FD3043"/>
    <w:rsid w:val="00FD3A87"/>
    <w:rsid w:val="00FD65CC"/>
    <w:rsid w:val="00FD6D7F"/>
    <w:rsid w:val="00FE1F87"/>
    <w:rsid w:val="00FE3F3A"/>
    <w:rsid w:val="00FE5989"/>
    <w:rsid w:val="00FE763A"/>
    <w:rsid w:val="00FF4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1F87"/>
    <w:rPr>
      <w:rFonts w:ascii="Times New Roman" w:eastAsia="Times New Roman" w:hAnsi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ListParagraph">
    <w:name w:val="List Paragraph"/>
    <w:aliases w:val="Абзац списка2,Bullet List,FooterText,numbered,Подпись рисунка,Маркированный список_уровень1,Основной"/>
    <w:basedOn w:val="Normal"/>
    <w:link w:val="ListParagraphChar"/>
    <w:uiPriority w:val="99"/>
    <w:qFormat/>
    <w:rsid w:val="00FE1F87"/>
    <w:pPr>
      <w:ind w:left="720"/>
      <w:contextualSpacing/>
    </w:pPr>
  </w:style>
  <w:style w:type="character" w:customStyle="1" w:styleId="1">
    <w:name w:val="Стиль1 Знак"/>
    <w:link w:val="10"/>
    <w:uiPriority w:val="99"/>
    <w:locked/>
    <w:rsid w:val="00FE1F87"/>
    <w:rPr>
      <w:sz w:val="28"/>
    </w:rPr>
  </w:style>
  <w:style w:type="paragraph" w:customStyle="1" w:styleId="10">
    <w:name w:val="Стиль1"/>
    <w:basedOn w:val="Normal"/>
    <w:link w:val="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TableGrid">
    <w:name w:val="Table Grid"/>
    <w:basedOn w:val="TableNormal"/>
    <w:uiPriority w:val="99"/>
    <w:rsid w:val="00FD6D7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Основной текст_"/>
    <w:link w:val="2"/>
    <w:uiPriority w:val="99"/>
    <w:locked/>
    <w:rsid w:val="00C07156"/>
    <w:rPr>
      <w:sz w:val="23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Header">
    <w:name w:val="header"/>
    <w:basedOn w:val="Normal"/>
    <w:link w:val="HeaderChar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Normal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Normal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DefaultParagraphFont"/>
    <w:uiPriority w:val="99"/>
    <w:rsid w:val="00A2524C"/>
    <w:rPr>
      <w:rFonts w:cs="Times New Roman"/>
    </w:rPr>
  </w:style>
  <w:style w:type="paragraph" w:customStyle="1" w:styleId="p13">
    <w:name w:val="p13"/>
    <w:basedOn w:val="Normal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">
    <w:name w:val="Основной текст 21"/>
    <w:basedOn w:val="Normal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Normal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Normal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Normal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Hyperlink">
    <w:name w:val="Hyperlink"/>
    <w:basedOn w:val="DefaultParagraphFont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Normal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0">
    <w:name w:val="Основной текст (2)1"/>
    <w:basedOn w:val="Normal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FootnoteText">
    <w:name w:val="footnote text"/>
    <w:basedOn w:val="Normal"/>
    <w:link w:val="FootnoteTextChar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BodyText2">
    <w:name w:val="Body Text 2"/>
    <w:basedOn w:val="Normal"/>
    <w:link w:val="BodyText2Char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57733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E439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rsid w:val="00E439C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439C6"/>
    <w:rPr>
      <w:rFonts w:cs="Times New Roman"/>
      <w:vertAlign w:val="superscript"/>
    </w:rPr>
  </w:style>
  <w:style w:type="paragraph" w:styleId="NoSpacing">
    <w:name w:val="No Spacing"/>
    <w:uiPriority w:val="99"/>
    <w:qFormat/>
    <w:rsid w:val="00E439C6"/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1">
    <w:name w:val="Без интервала1"/>
    <w:uiPriority w:val="99"/>
    <w:rsid w:val="007D0DE7"/>
    <w:rPr>
      <w:rFonts w:eastAsia="Times New Roman" w:cs="Calibri"/>
      <w:lang w:eastAsia="en-US"/>
    </w:rPr>
  </w:style>
  <w:style w:type="paragraph" w:styleId="NormalWeb">
    <w:name w:val="Normal (Web)"/>
    <w:aliases w:val="Обычный (Web)"/>
    <w:basedOn w:val="Normal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Normal"/>
    <w:uiPriority w:val="99"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basedOn w:val="DefaultParagraphFont"/>
    <w:uiPriority w:val="99"/>
    <w:rsid w:val="00A7728D"/>
    <w:rPr>
      <w:rFonts w:cs="Times New Roman"/>
    </w:rPr>
  </w:style>
  <w:style w:type="character" w:customStyle="1" w:styleId="ListParagraphChar">
    <w:name w:val="List Paragraph Char"/>
    <w:aliases w:val="Абзац списка2 Char,Bullet List Char,FooterText Char,numbered Char,Подпись рисунка Char,Маркированный список_уровень1 Char,Основной Char"/>
    <w:link w:val="ListParagraph"/>
    <w:uiPriority w:val="99"/>
    <w:locked/>
    <w:rsid w:val="004305E2"/>
    <w:rPr>
      <w:rFonts w:ascii="Times New Roman" w:hAnsi="Times New Roman"/>
      <w:sz w:val="20"/>
      <w:lang w:eastAsia="en-US"/>
    </w:rPr>
  </w:style>
  <w:style w:type="paragraph" w:customStyle="1" w:styleId="a0">
    <w:name w:val="СписокПроги"/>
    <w:basedOn w:val="Normal"/>
    <w:uiPriority w:val="99"/>
    <w:rsid w:val="00612BDB"/>
    <w:pPr>
      <w:tabs>
        <w:tab w:val="left" w:pos="227"/>
      </w:tabs>
      <w:ind w:left="227" w:hanging="227"/>
      <w:jc w:val="both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34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4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2270.html" TargetMode="External"/><Relationship Id="rId13" Type="http://schemas.openxmlformats.org/officeDocument/2006/relationships/hyperlink" Target="http://www.rsl.ru" TargetMode="External"/><Relationship Id="rId18" Type="http://schemas.openxmlformats.org/officeDocument/2006/relationships/hyperlink" Target="http://dic.academic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gov.ru" TargetMode="External"/><Relationship Id="rId7" Type="http://schemas.openxmlformats.org/officeDocument/2006/relationships/hyperlink" Target="https://www.iprbookshop.ru/82701.html" TargetMode="External"/><Relationship Id="rId12" Type="http://schemas.openxmlformats.org/officeDocument/2006/relationships/hyperlink" Target="http://www.ed.gov.ru" TargetMode="External"/><Relationship Id="rId17" Type="http://schemas.openxmlformats.org/officeDocument/2006/relationships/hyperlink" Target="http://nasledie.enip.ras.ru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rusarchives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uma.gov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nlinegazeta.info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government.ru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esident.kremlin.ru" TargetMode="External"/><Relationship Id="rId14" Type="http://schemas.openxmlformats.org/officeDocument/2006/relationships/hyperlink" Target="http://www.mon.gov.ru" TargetMode="External"/><Relationship Id="rId22" Type="http://schemas.openxmlformats.org/officeDocument/2006/relationships/hyperlink" Target="http://government.e-rus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1902</TotalTime>
  <Pages>43</Pages>
  <Words>14409</Words>
  <Characters>-32766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Вера Филипповна</cp:lastModifiedBy>
  <cp:revision>135</cp:revision>
  <cp:lastPrinted>2016-11-25T07:14:00Z</cp:lastPrinted>
  <dcterms:created xsi:type="dcterms:W3CDTF">2021-05-04T10:23:00Z</dcterms:created>
  <dcterms:modified xsi:type="dcterms:W3CDTF">2021-12-08T08:06:00Z</dcterms:modified>
</cp:coreProperties>
</file>